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5AB8E43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19"/>
      </w:tblGrid>
      <w:tr w:rsidR="009B1CD0" w14:paraId="015B431F" w14:textId="77777777" w:rsidTr="003128B6">
        <w:trPr>
          <w:trHeight w:val="1132"/>
        </w:trPr>
        <w:tc>
          <w:tcPr>
            <w:tcW w:w="10434" w:type="dxa"/>
            <w:shd w:val="clear" w:color="auto" w:fill="auto"/>
          </w:tcPr>
          <w:p w14:paraId="417D7948" w14:textId="77777777" w:rsidR="00E91FB5" w:rsidRPr="003C7E91" w:rsidRDefault="00E91FB5" w:rsidP="00E91FB5">
            <w:pPr>
              <w:pStyle w:val="En-tte"/>
              <w:tabs>
                <w:tab w:val="left" w:pos="780"/>
                <w:tab w:val="center" w:pos="4819"/>
              </w:tabs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  <w:r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 xml:space="preserve">  </w:t>
            </w:r>
            <w:r w:rsidR="00EE5D27" w:rsidRPr="003C7E91">
              <w:rPr>
                <w:rFonts w:ascii="Calibri" w:hAnsi="Calibri" w:cs="Calibri"/>
                <w:b/>
                <w:bCs/>
                <w:noProof/>
                <w:color w:val="0070C0"/>
                <w:sz w:val="28"/>
                <w:szCs w:val="28"/>
              </w:rPr>
              <w:drawing>
                <wp:inline distT="0" distB="0" distL="0" distR="0" wp14:anchorId="6AD9EE31" wp14:editId="4593B55A">
                  <wp:extent cx="1657350" cy="742950"/>
                  <wp:effectExtent l="0" t="0" r="0" b="0"/>
                  <wp:docPr id="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 xml:space="preserve">  </w:t>
            </w:r>
            <w:r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ab/>
            </w:r>
            <w:r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ab/>
            </w:r>
            <w:r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ab/>
              <w:t xml:space="preserve">                </w:t>
            </w:r>
          </w:p>
          <w:p w14:paraId="05A289F0" w14:textId="77777777" w:rsidR="00E91FB5" w:rsidRDefault="00E91FB5" w:rsidP="00E91FB5">
            <w:pPr>
              <w:pStyle w:val="En-tte"/>
              <w:tabs>
                <w:tab w:val="left" w:pos="780"/>
                <w:tab w:val="center" w:pos="4819"/>
              </w:tabs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  <w:r w:rsidRPr="00EC40F0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GROUPEMENT DE COOPERATION</w:t>
            </w:r>
            <w:r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ab/>
            </w:r>
            <w:r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ab/>
            </w:r>
            <w:r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ab/>
              <w:t>Filièr</w:t>
            </w:r>
            <w:r w:rsidRPr="004338EE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 xml:space="preserve">e </w:t>
            </w:r>
            <w:r w:rsidR="004338EE" w:rsidRPr="004338EE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TRANSPORT</w:t>
            </w:r>
          </w:p>
          <w:p w14:paraId="47927A4E" w14:textId="77777777" w:rsidR="00E91FB5" w:rsidRPr="003C7E91" w:rsidRDefault="00E91FB5" w:rsidP="00E91FB5">
            <w:pPr>
              <w:pStyle w:val="En-tte"/>
              <w:tabs>
                <w:tab w:val="left" w:pos="780"/>
                <w:tab w:val="center" w:pos="4819"/>
              </w:tabs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  <w:r w:rsidRPr="00EC40F0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 xml:space="preserve"> SANITAIRE</w:t>
            </w:r>
            <w:r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  </w:t>
            </w:r>
          </w:p>
          <w:p w14:paraId="596ACC10" w14:textId="77777777" w:rsidR="009B1CD0" w:rsidRDefault="009B1CD0" w:rsidP="00FE48C9">
            <w:pPr>
              <w:pStyle w:val="En-tte"/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</w:p>
          <w:p w14:paraId="712377D2" w14:textId="77777777" w:rsidR="003965BA" w:rsidRDefault="003965BA" w:rsidP="00FE48C9">
            <w:pPr>
              <w:pStyle w:val="En-tte"/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</w:p>
          <w:p w14:paraId="78B8B6B6" w14:textId="77777777" w:rsidR="003965BA" w:rsidRPr="003C7E91" w:rsidRDefault="003965BA" w:rsidP="00B66C95">
            <w:pPr>
              <w:pStyle w:val="En-tte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</w:p>
          <w:p w14:paraId="61465508" w14:textId="45D9AB64" w:rsidR="003C7E91" w:rsidRPr="003C7E91" w:rsidRDefault="006B598A" w:rsidP="00B66C95">
            <w:pPr>
              <w:pStyle w:val="En-tte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DECLARATION DE SOUS TRAITANCE</w:t>
            </w:r>
            <w:r w:rsidR="003C7E91"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 xml:space="preserve"> </w:t>
            </w:r>
            <w:r w:rsidR="00093270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AU MOMENT DU DEPOT DE L’OFFRE</w:t>
            </w:r>
            <w:r w:rsidR="003C7E91" w:rsidRPr="003C7E91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br/>
            </w:r>
            <w:r w:rsidR="00D21507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M_</w:t>
            </w:r>
            <w:r w:rsidR="00052F93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3</w:t>
            </w:r>
            <w:r w:rsidR="004C7B2B"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  <w:t>200</w:t>
            </w:r>
          </w:p>
          <w:p w14:paraId="623909EB" w14:textId="77777777" w:rsidR="003C7E91" w:rsidRDefault="003C7E91" w:rsidP="00B66C95">
            <w:pPr>
              <w:pStyle w:val="En-tte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</w:p>
          <w:p w14:paraId="413E596F" w14:textId="77777777" w:rsidR="003F1FDB" w:rsidRDefault="003F1FDB" w:rsidP="00FE48C9">
            <w:pPr>
              <w:pStyle w:val="En-tte"/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</w:p>
          <w:p w14:paraId="0FF9C1BB" w14:textId="77777777" w:rsidR="004338EE" w:rsidRDefault="004338EE" w:rsidP="00FE48C9">
            <w:pPr>
              <w:pStyle w:val="En-tte"/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</w:p>
          <w:p w14:paraId="7B89E491" w14:textId="77777777" w:rsidR="00B66C95" w:rsidRPr="003C7E91" w:rsidRDefault="00B66C95" w:rsidP="0016796D">
            <w:pPr>
              <w:pStyle w:val="Titre1"/>
            </w:pPr>
            <w:bookmarkStart w:id="0" w:name="_Hlk33105768"/>
            <w:bookmarkStart w:id="1" w:name="_Hlk33105604"/>
            <w:r w:rsidRPr="003C7E91">
              <w:t xml:space="preserve">Objet </w:t>
            </w:r>
            <w:bookmarkEnd w:id="0"/>
            <w:r w:rsidR="006B598A">
              <w:t>DU MARCHE PUBLIC</w:t>
            </w:r>
          </w:p>
          <w:p w14:paraId="7412935F" w14:textId="77777777" w:rsidR="00B66C95" w:rsidRDefault="00B66C95" w:rsidP="00B66C95">
            <w:pPr>
              <w:pStyle w:val="Corpsdetexte31"/>
              <w:tabs>
                <w:tab w:val="left" w:pos="85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7AC97BB" w14:textId="1F156970" w:rsidR="00A7424B" w:rsidRPr="00D4581F" w:rsidRDefault="00C250CE" w:rsidP="00C250CE">
            <w:pPr>
              <w:pStyle w:val="Corpsdetexte31"/>
              <w:tabs>
                <w:tab w:val="left" w:pos="851"/>
              </w:tabs>
              <w:jc w:val="both"/>
              <w:rPr>
                <w:rFonts w:ascii="Calibri" w:hAnsi="Calibri"/>
                <w:i w:val="0"/>
                <w:iCs w:val="0"/>
                <w:sz w:val="22"/>
                <w:szCs w:val="22"/>
              </w:rPr>
            </w:pPr>
            <w:bookmarkStart w:id="2" w:name="_Hlk163568245"/>
            <w:r>
              <w:rPr>
                <w:rFonts w:ascii="Calibri" w:hAnsi="Calibri"/>
                <w:i w:val="0"/>
                <w:sz w:val="22"/>
                <w:szCs w:val="22"/>
              </w:rPr>
              <w:t>M_3</w:t>
            </w:r>
            <w:r w:rsidR="004C7B2B">
              <w:rPr>
                <w:rFonts w:ascii="Calibri" w:hAnsi="Calibri"/>
                <w:i w:val="0"/>
                <w:sz w:val="22"/>
                <w:szCs w:val="22"/>
              </w:rPr>
              <w:t>200</w:t>
            </w:r>
            <w:r>
              <w:rPr>
                <w:rFonts w:ascii="Calibri" w:hAnsi="Calibri"/>
                <w:i w:val="0"/>
                <w:sz w:val="22"/>
                <w:szCs w:val="22"/>
              </w:rPr>
              <w:t xml:space="preserve"> </w:t>
            </w:r>
            <w:r w:rsidR="004C7B2B" w:rsidRPr="004C7B2B">
              <w:rPr>
                <w:rFonts w:ascii="Calibri" w:hAnsi="Calibri"/>
                <w:i w:val="0"/>
                <w:sz w:val="22"/>
                <w:szCs w:val="22"/>
              </w:rPr>
              <w:t>Fourniture de cartes accréditives pour l’approvisionnement de carburant et d’électricité</w:t>
            </w:r>
            <w:r w:rsidR="00D4581F">
              <w:rPr>
                <w:rFonts w:ascii="Calibri" w:hAnsi="Calibri"/>
                <w:i w:val="0"/>
                <w:sz w:val="22"/>
                <w:szCs w:val="22"/>
              </w:rPr>
              <w:t xml:space="preserve"> </w:t>
            </w:r>
            <w:r w:rsidR="00D4581F" w:rsidRPr="00D4581F">
              <w:rPr>
                <w:rFonts w:ascii="Calibri" w:eastAsia="Trebuchet MS" w:hAnsi="Calibri" w:cs="Calibri"/>
                <w:i w:val="0"/>
                <w:iCs w:val="0"/>
                <w:color w:val="000000"/>
                <w:sz w:val="22"/>
                <w:szCs w:val="22"/>
              </w:rPr>
              <w:t>par un fournisseur d’énergie pétrolière</w:t>
            </w:r>
            <w:r w:rsidR="004C7B2B" w:rsidRPr="00D4581F">
              <w:rPr>
                <w:rFonts w:ascii="Calibri" w:hAnsi="Calibri"/>
                <w:i w:val="0"/>
                <w:iCs w:val="0"/>
                <w:sz w:val="22"/>
                <w:szCs w:val="22"/>
              </w:rPr>
              <w:t>, de badges télépéages et prestations associées</w:t>
            </w:r>
          </w:p>
          <w:p w14:paraId="034589EC" w14:textId="77777777" w:rsidR="00C250CE" w:rsidRPr="00937D87" w:rsidRDefault="00C250CE" w:rsidP="00C250CE">
            <w:pPr>
              <w:pStyle w:val="Corpsdetexte31"/>
              <w:tabs>
                <w:tab w:val="left" w:pos="851"/>
              </w:tabs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  <w:bookmarkEnd w:id="2"/>
          <w:p w14:paraId="1DC8E3ED" w14:textId="77777777" w:rsidR="006B598A" w:rsidRPr="003965BA" w:rsidRDefault="006B598A" w:rsidP="00B66C95">
            <w:pPr>
              <w:pStyle w:val="fcasegauche"/>
              <w:tabs>
                <w:tab w:val="left" w:pos="851"/>
              </w:tabs>
              <w:spacing w:after="0"/>
              <w:rPr>
                <w:rFonts w:ascii="Calibri" w:hAnsi="Calibri" w:cs="Arial"/>
                <w:sz w:val="22"/>
                <w:szCs w:val="22"/>
              </w:rPr>
            </w:pPr>
          </w:p>
          <w:p w14:paraId="3EDCAFA0" w14:textId="77777777" w:rsidR="00FE225F" w:rsidRPr="00AD090F" w:rsidRDefault="00FE225F" w:rsidP="0016796D">
            <w:pPr>
              <w:pStyle w:val="Titre1"/>
              <w:rPr>
                <w:sz w:val="22"/>
                <w:szCs w:val="22"/>
              </w:rPr>
            </w:pPr>
            <w:r w:rsidRPr="0016796D">
              <w:t>Identification</w:t>
            </w:r>
            <w:r w:rsidRPr="005C7F4F">
              <w:t xml:space="preserve"> de l’acheteur</w:t>
            </w:r>
          </w:p>
          <w:bookmarkEnd w:id="1"/>
          <w:p w14:paraId="334A6445" w14:textId="77777777" w:rsidR="00FE225F" w:rsidRPr="005C7F4F" w:rsidRDefault="00FE225F" w:rsidP="00FE225F"/>
          <w:p w14:paraId="47F5680F" w14:textId="77777777" w:rsidR="00B573E9" w:rsidRPr="005C25FD" w:rsidRDefault="00B573E9" w:rsidP="00B573E9">
            <w:pPr>
              <w:ind w:left="1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5C25FD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GCS UniHA</w:t>
            </w:r>
          </w:p>
          <w:p w14:paraId="2CA5DBBF" w14:textId="77777777" w:rsidR="00B573E9" w:rsidRDefault="00B573E9" w:rsidP="00B573E9">
            <w:pPr>
              <w:ind w:left="1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9 rue des Tuiliers – 69003 Lyon</w:t>
            </w:r>
          </w:p>
          <w:p w14:paraId="71EBEF1F" w14:textId="77777777" w:rsidR="00B573E9" w:rsidRDefault="00B573E9" w:rsidP="00B573E9">
            <w:pPr>
              <w:ind w:left="1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Siret n°13000222300027</w:t>
            </w:r>
          </w:p>
          <w:p w14:paraId="03417612" w14:textId="77777777" w:rsidR="00B66C95" w:rsidRPr="003C7E91" w:rsidRDefault="00B66C95" w:rsidP="00C3647C">
            <w:pPr>
              <w:ind w:left="15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</w:rPr>
            </w:pPr>
          </w:p>
        </w:tc>
      </w:tr>
    </w:tbl>
    <w:p w14:paraId="252AA0AE" w14:textId="77777777" w:rsidR="009B1CD0" w:rsidRDefault="009B1CD0" w:rsidP="00844DAA">
      <w:pPr>
        <w:tabs>
          <w:tab w:val="left" w:pos="851"/>
        </w:tabs>
        <w:sectPr w:rsidR="009B1CD0">
          <w:footerReference w:type="default" r:id="rId12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14:paraId="6F630852" w14:textId="77777777" w:rsidR="00E64CE5" w:rsidRDefault="00E64CE5" w:rsidP="003128B6">
      <w:pPr>
        <w:pStyle w:val="fcasegauche"/>
        <w:tabs>
          <w:tab w:val="left" w:pos="851"/>
        </w:tabs>
        <w:spacing w:after="0"/>
        <w:ind w:left="0" w:firstLine="0"/>
        <w:rPr>
          <w:rFonts w:ascii="Calibri" w:hAnsi="Calibri" w:cs="Arial"/>
          <w:sz w:val="22"/>
          <w:szCs w:val="22"/>
        </w:rPr>
      </w:pPr>
    </w:p>
    <w:p w14:paraId="45432C09" w14:textId="77777777" w:rsidR="005546A9" w:rsidRPr="00AD090F" w:rsidRDefault="0016796D" w:rsidP="0016796D">
      <w:pPr>
        <w:pStyle w:val="Titre1"/>
      </w:pPr>
      <w:r>
        <w:t>IDENTIFICATION</w:t>
      </w:r>
      <w:r w:rsidR="003C7E91" w:rsidRPr="00AD090F">
        <w:t xml:space="preserve"> du titulaire</w:t>
      </w:r>
      <w:r w:rsidR="007251ED">
        <w:t xml:space="preserve"> </w:t>
      </w:r>
      <w:r w:rsidR="00846F52">
        <w:t>du marche</w:t>
      </w:r>
      <w:r w:rsidR="00F12735">
        <w:t xml:space="preserve"> public</w:t>
      </w:r>
    </w:p>
    <w:p w14:paraId="3CFD2944" w14:textId="77777777" w:rsidR="009B1CD0" w:rsidRPr="00AD090F" w:rsidRDefault="009B1CD0" w:rsidP="003128B6">
      <w:pPr>
        <w:tabs>
          <w:tab w:val="left" w:pos="851"/>
        </w:tabs>
        <w:rPr>
          <w:rFonts w:ascii="Calibri" w:hAnsi="Calibri"/>
        </w:rPr>
      </w:pPr>
    </w:p>
    <w:p w14:paraId="5724E0EE" w14:textId="77777777" w:rsidR="00FE225F" w:rsidRPr="006A0686" w:rsidRDefault="00D70D7F" w:rsidP="0077392A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bookmarkStart w:id="3" w:name="_Hlk33106000"/>
      <w:r w:rsidRPr="006A0686">
        <w:rPr>
          <w:rFonts w:ascii="Calibri" w:hAnsi="Calibri" w:cs="Arial"/>
          <w:sz w:val="22"/>
          <w:szCs w:val="22"/>
        </w:rPr>
        <w:t>L</w:t>
      </w:r>
      <w:r w:rsidR="00FE225F" w:rsidRPr="006A0686">
        <w:rPr>
          <w:rFonts w:ascii="Calibri" w:hAnsi="Calibri" w:cs="Arial"/>
          <w:sz w:val="22"/>
          <w:szCs w:val="22"/>
        </w:rPr>
        <w:t>a société </w:t>
      </w:r>
      <w:r w:rsidR="0016796D" w:rsidRPr="006A0686">
        <w:rPr>
          <w:rFonts w:ascii="Calibri" w:hAnsi="Calibri" w:cs="Arial"/>
          <w:sz w:val="22"/>
          <w:szCs w:val="22"/>
        </w:rPr>
        <w:t>nom</w:t>
      </w:r>
      <w:r w:rsidR="001E416F" w:rsidRPr="006A0686">
        <w:rPr>
          <w:rFonts w:ascii="Calibri" w:hAnsi="Calibri" w:cs="Arial"/>
          <w:sz w:val="22"/>
          <w:szCs w:val="22"/>
        </w:rPr>
        <w:t xml:space="preserve"> </w:t>
      </w:r>
      <w:r w:rsidR="00997869" w:rsidRPr="006A0686">
        <w:rPr>
          <w:rFonts w:ascii="Calibri" w:hAnsi="Calibri" w:cs="Arial"/>
          <w:sz w:val="22"/>
          <w:szCs w:val="22"/>
        </w:rPr>
        <w:t>– en cas de groupement, identifier ici le mandataire</w:t>
      </w:r>
      <w:r w:rsidRPr="006A0686">
        <w:rPr>
          <w:rFonts w:ascii="Calibri" w:hAnsi="Calibri" w:cs="Arial"/>
          <w:sz w:val="22"/>
          <w:szCs w:val="22"/>
        </w:rPr>
        <w:t xml:space="preserve">, </w:t>
      </w:r>
      <w:r w:rsidR="00FE225F" w:rsidRPr="006A0686">
        <w:rPr>
          <w:rFonts w:ascii="Calibri" w:hAnsi="Calibri" w:cs="Arial"/>
          <w:sz w:val="22"/>
          <w:szCs w:val="22"/>
        </w:rPr>
        <w:t>situé</w:t>
      </w:r>
      <w:r w:rsidR="001E416F" w:rsidRPr="006A0686">
        <w:rPr>
          <w:rFonts w:ascii="Calibri" w:hAnsi="Calibri" w:cs="Arial"/>
          <w:sz w:val="22"/>
          <w:szCs w:val="22"/>
        </w:rPr>
        <w:t>e</w:t>
      </w:r>
      <w:r w:rsidR="00FE225F" w:rsidRPr="006A0686">
        <w:rPr>
          <w:rFonts w:ascii="Calibri" w:hAnsi="Calibri" w:cs="Arial"/>
          <w:sz w:val="22"/>
          <w:szCs w:val="22"/>
        </w:rPr>
        <w:t xml:space="preserve"> </w:t>
      </w:r>
      <w:r w:rsidR="0016796D" w:rsidRPr="006A0686">
        <w:rPr>
          <w:rFonts w:ascii="Calibri" w:hAnsi="Calibri" w:cs="Arial"/>
          <w:sz w:val="22"/>
          <w:szCs w:val="22"/>
        </w:rPr>
        <w:t>adresse</w:t>
      </w:r>
      <w:r w:rsidRPr="006A0686">
        <w:rPr>
          <w:rFonts w:ascii="Calibri" w:hAnsi="Calibri" w:cs="Arial"/>
          <w:sz w:val="22"/>
          <w:szCs w:val="22"/>
        </w:rPr>
        <w:t xml:space="preserve"> de l’établissement et du siège social, n° SIRET XXX</w:t>
      </w:r>
    </w:p>
    <w:p w14:paraId="3CD5F263" w14:textId="77777777" w:rsidR="000278BB" w:rsidRPr="006A0686" w:rsidRDefault="000278BB" w:rsidP="0077392A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76C09754" w14:textId="77777777" w:rsidR="000278BB" w:rsidRPr="006A0686" w:rsidRDefault="000278BB" w:rsidP="0077392A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6A0686">
        <w:rPr>
          <w:rFonts w:ascii="Calibri" w:hAnsi="Calibri" w:cs="Arial"/>
          <w:sz w:val="22"/>
          <w:szCs w:val="22"/>
        </w:rPr>
        <w:t>Téléphone : XXXX</w:t>
      </w:r>
    </w:p>
    <w:p w14:paraId="557A69C6" w14:textId="77777777" w:rsidR="001E6441" w:rsidRPr="006A0686" w:rsidRDefault="000278BB" w:rsidP="002D123C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6A0686">
        <w:rPr>
          <w:rFonts w:ascii="Calibri" w:hAnsi="Calibri" w:cs="Arial"/>
          <w:sz w:val="22"/>
          <w:szCs w:val="22"/>
        </w:rPr>
        <w:t>Courriel : XXXX</w:t>
      </w:r>
      <w:bookmarkEnd w:id="3"/>
    </w:p>
    <w:p w14:paraId="5438BF4C" w14:textId="77777777" w:rsidR="00134DCA" w:rsidRDefault="00134DCA" w:rsidP="00E4779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200FB5CE" w14:textId="77777777" w:rsidR="0074312D" w:rsidRDefault="0074312D" w:rsidP="008C2345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bookmarkStart w:id="4" w:name="_Hlk84934224"/>
      <w:r>
        <w:rPr>
          <w:rFonts w:ascii="Calibri" w:hAnsi="Calibri" w:cs="Arial"/>
          <w:sz w:val="22"/>
          <w:szCs w:val="22"/>
        </w:rPr>
        <w:t>Le titulaire est réputé, en signant la présente déclaration, avoir accompli auprès de son sous-traitant les</w:t>
      </w:r>
      <w:r w:rsidR="00EB3107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obligations qui s’imposent</w:t>
      </w:r>
      <w:r w:rsidR="002B0B6C">
        <w:rPr>
          <w:rFonts w:ascii="Calibri" w:hAnsi="Calibri" w:cs="Arial"/>
          <w:sz w:val="22"/>
          <w:szCs w:val="22"/>
        </w:rPr>
        <w:t xml:space="preserve"> mentionnées à l’article L8222-1 du Code du travail.</w:t>
      </w:r>
    </w:p>
    <w:bookmarkEnd w:id="4"/>
    <w:p w14:paraId="15BE6898" w14:textId="77777777" w:rsidR="00134DCA" w:rsidRPr="00134DCA" w:rsidRDefault="00134DCA" w:rsidP="00134DCA">
      <w:pPr>
        <w:rPr>
          <w:rFonts w:ascii="Calibri" w:hAnsi="Calibri" w:cs="Arial"/>
          <w:sz w:val="22"/>
          <w:szCs w:val="22"/>
        </w:rPr>
      </w:pPr>
    </w:p>
    <w:p w14:paraId="44BF5101" w14:textId="77777777" w:rsidR="004338EE" w:rsidRDefault="004338EE" w:rsidP="00E4779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7A937FA2" w14:textId="77777777" w:rsidR="00940922" w:rsidRDefault="00940922" w:rsidP="00E4779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079455C1" w14:textId="77777777" w:rsidR="002B5D95" w:rsidRDefault="002B5D95" w:rsidP="00E47798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  <w:highlight w:val="yellow"/>
        </w:rPr>
      </w:pPr>
    </w:p>
    <w:p w14:paraId="60AA6FCE" w14:textId="77777777" w:rsidR="00B1758B" w:rsidRDefault="00B1758B" w:rsidP="00B1758B">
      <w:pPr>
        <w:pStyle w:val="Titre1"/>
      </w:pPr>
      <w:r>
        <w:t>IDENTIFICATION DU SOUS TRAITANT</w:t>
      </w:r>
    </w:p>
    <w:p w14:paraId="05900F80" w14:textId="77777777" w:rsidR="00B1758B" w:rsidRDefault="00B1758B" w:rsidP="00B1758B"/>
    <w:p w14:paraId="02AF56EE" w14:textId="77777777" w:rsidR="0077392A" w:rsidRPr="006A0686" w:rsidRDefault="0077392A" w:rsidP="0077392A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6A0686">
        <w:rPr>
          <w:rFonts w:ascii="Calibri" w:hAnsi="Calibri" w:cs="Arial"/>
          <w:sz w:val="22"/>
          <w:szCs w:val="22"/>
        </w:rPr>
        <w:t>La société nom, situé</w:t>
      </w:r>
      <w:r w:rsidR="001E416F" w:rsidRPr="006A0686">
        <w:rPr>
          <w:rFonts w:ascii="Calibri" w:hAnsi="Calibri" w:cs="Arial"/>
          <w:sz w:val="22"/>
          <w:szCs w:val="22"/>
        </w:rPr>
        <w:t>e</w:t>
      </w:r>
      <w:r w:rsidRPr="006A0686">
        <w:rPr>
          <w:rFonts w:ascii="Calibri" w:hAnsi="Calibri" w:cs="Arial"/>
          <w:sz w:val="22"/>
          <w:szCs w:val="22"/>
        </w:rPr>
        <w:t xml:space="preserve"> adresse de l’établissement et du siège social, n° SIRET XXX</w:t>
      </w:r>
    </w:p>
    <w:p w14:paraId="1BA68922" w14:textId="77777777" w:rsidR="0077392A" w:rsidRPr="006A0686" w:rsidRDefault="0077392A" w:rsidP="0077392A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5EE79852" w14:textId="77777777" w:rsidR="0077392A" w:rsidRPr="006A0686" w:rsidRDefault="0077392A" w:rsidP="0077392A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6A0686">
        <w:rPr>
          <w:rFonts w:ascii="Calibri" w:hAnsi="Calibri" w:cs="Arial"/>
          <w:sz w:val="22"/>
          <w:szCs w:val="22"/>
        </w:rPr>
        <w:t>Téléphone : XXXX</w:t>
      </w:r>
    </w:p>
    <w:p w14:paraId="75CB70C1" w14:textId="77777777" w:rsidR="0077392A" w:rsidRPr="006A0686" w:rsidRDefault="0077392A" w:rsidP="0077392A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6A0686">
        <w:rPr>
          <w:rFonts w:ascii="Calibri" w:hAnsi="Calibri" w:cs="Arial"/>
          <w:sz w:val="22"/>
          <w:szCs w:val="22"/>
        </w:rPr>
        <w:t>Courriel : XXXX</w:t>
      </w:r>
    </w:p>
    <w:p w14:paraId="18B19CB1" w14:textId="77777777" w:rsidR="003C1CD0" w:rsidRPr="006A0686" w:rsidRDefault="003C1CD0" w:rsidP="003C1CD0">
      <w:pPr>
        <w:rPr>
          <w:rFonts w:ascii="Calibri" w:hAnsi="Calibri" w:cs="Calibri"/>
          <w:sz w:val="22"/>
          <w:szCs w:val="22"/>
        </w:rPr>
      </w:pPr>
    </w:p>
    <w:p w14:paraId="70D50073" w14:textId="77777777" w:rsidR="00FD1A2A" w:rsidRDefault="00C84ECE" w:rsidP="00FD1A2A">
      <w:pPr>
        <w:jc w:val="both"/>
        <w:rPr>
          <w:rFonts w:ascii="Calibri" w:hAnsi="Calibri" w:cs="Calibri"/>
          <w:b/>
          <w:bCs/>
          <w:sz w:val="22"/>
          <w:szCs w:val="22"/>
        </w:rPr>
      </w:pPr>
      <w:bookmarkStart w:id="5" w:name="_Hlk84934241"/>
      <w:r w:rsidRPr="006A0686">
        <w:rPr>
          <w:rFonts w:ascii="Calibri" w:hAnsi="Calibri" w:cs="Calibri"/>
          <w:sz w:val="22"/>
          <w:szCs w:val="22"/>
        </w:rPr>
        <w:t>Le sous-traitant déclare sur l’honneur</w:t>
      </w:r>
      <w:r w:rsidR="00FD1A2A">
        <w:rPr>
          <w:rFonts w:ascii="Calibri" w:hAnsi="Calibri" w:cs="Calibri"/>
          <w:b/>
          <w:bCs/>
          <w:sz w:val="22"/>
          <w:szCs w:val="22"/>
        </w:rPr>
        <w:t xml:space="preserve"> : </w:t>
      </w:r>
    </w:p>
    <w:p w14:paraId="367F26ED" w14:textId="77777777" w:rsidR="00FD1A2A" w:rsidRDefault="00FD1A2A" w:rsidP="00FD1A2A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7052259" w14:textId="77777777" w:rsidR="00FD1A2A" w:rsidRPr="0069694A" w:rsidRDefault="0069694A" w:rsidP="00FD1A2A">
      <w:pPr>
        <w:numPr>
          <w:ilvl w:val="0"/>
          <w:numId w:val="2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N</w:t>
      </w:r>
      <w:r w:rsidR="00C84ECE" w:rsidRPr="00F44CAF">
        <w:rPr>
          <w:rFonts w:ascii="Calibri" w:hAnsi="Calibri" w:cs="Calibri"/>
          <w:sz w:val="22"/>
          <w:szCs w:val="22"/>
        </w:rPr>
        <w:t xml:space="preserve">e pas entrer dans l’un des cas d’exclusion prévus aux </w:t>
      </w:r>
      <w:hyperlink r:id="rId13" w:history="1">
        <w:r w:rsidR="00C84ECE" w:rsidRPr="0069694A">
          <w:t>articles L. 2141-1 à L. 2141-5</w:t>
        </w:r>
      </w:hyperlink>
      <w:r w:rsidR="00C84ECE" w:rsidRPr="00F44CAF">
        <w:rPr>
          <w:rFonts w:ascii="Calibri" w:hAnsi="Calibri" w:cs="Calibri"/>
          <w:sz w:val="22"/>
          <w:szCs w:val="22"/>
        </w:rPr>
        <w:t xml:space="preserve"> du code de la commande publique</w:t>
      </w:r>
      <w:r>
        <w:rPr>
          <w:rFonts w:ascii="Calibri" w:hAnsi="Calibri" w:cs="Calibri"/>
          <w:sz w:val="22"/>
          <w:szCs w:val="22"/>
        </w:rPr>
        <w:t>. Il s’engage à informer sans délai le pouvoir adjudicateur en cas de changement dans sa situation.</w:t>
      </w:r>
    </w:p>
    <w:p w14:paraId="2B03786A" w14:textId="77777777" w:rsidR="00FD1A2A" w:rsidRPr="00FD1A2A" w:rsidRDefault="00FD1A2A" w:rsidP="00FD1A2A">
      <w:pPr>
        <w:ind w:left="720"/>
        <w:jc w:val="both"/>
      </w:pPr>
    </w:p>
    <w:p w14:paraId="3F2F4A4F" w14:textId="77777777" w:rsidR="00FD1A2A" w:rsidRDefault="0069694A" w:rsidP="00E6407A">
      <w:pPr>
        <w:numPr>
          <w:ilvl w:val="0"/>
          <w:numId w:val="27"/>
        </w:numPr>
        <w:ind w:left="567" w:hanging="2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S’engage</w:t>
      </w:r>
      <w:r w:rsidR="001C6CBA">
        <w:rPr>
          <w:rFonts w:ascii="Calibri" w:hAnsi="Calibri" w:cs="Calibri"/>
          <w:sz w:val="22"/>
          <w:szCs w:val="22"/>
        </w:rPr>
        <w:t>r</w:t>
      </w:r>
      <w:r w:rsidR="00B502BA">
        <w:rPr>
          <w:rFonts w:ascii="Calibri" w:hAnsi="Calibri" w:cs="Calibri"/>
          <w:sz w:val="22"/>
          <w:szCs w:val="22"/>
        </w:rPr>
        <w:t xml:space="preserve"> </w:t>
      </w:r>
      <w:r w:rsidR="00E6407A" w:rsidRPr="00BF2742">
        <w:rPr>
          <w:rFonts w:ascii="Calibri" w:hAnsi="Calibri" w:cs="Calibri"/>
          <w:sz w:val="22"/>
          <w:szCs w:val="22"/>
        </w:rPr>
        <w:t>à exécuter les prestations, objet du présent marché, aux conditions financières fixées ci-dessous</w:t>
      </w:r>
      <w:r>
        <w:rPr>
          <w:rFonts w:ascii="Calibri" w:hAnsi="Calibri" w:cs="Calibri"/>
          <w:sz w:val="22"/>
          <w:szCs w:val="22"/>
        </w:rPr>
        <w:t xml:space="preserve"> ; </w:t>
      </w:r>
    </w:p>
    <w:p w14:paraId="14427D56" w14:textId="77777777" w:rsidR="0069694A" w:rsidRDefault="0069694A" w:rsidP="0069694A">
      <w:pPr>
        <w:pStyle w:val="Paragraphedeliste"/>
        <w:rPr>
          <w:rFonts w:ascii="Calibri" w:hAnsi="Calibri" w:cs="Calibri"/>
          <w:sz w:val="22"/>
          <w:szCs w:val="22"/>
        </w:rPr>
      </w:pPr>
    </w:p>
    <w:p w14:paraId="55CF0E67" w14:textId="77777777" w:rsidR="00876B0A" w:rsidRPr="0069694A" w:rsidRDefault="00997869" w:rsidP="00876B0A">
      <w:pPr>
        <w:numPr>
          <w:ilvl w:val="0"/>
          <w:numId w:val="27"/>
        </w:numPr>
        <w:ind w:left="567" w:hanging="20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="00876B0A" w:rsidRPr="0069694A">
        <w:rPr>
          <w:rFonts w:ascii="Calibri" w:hAnsi="Calibri" w:cs="Calibri"/>
          <w:sz w:val="22"/>
          <w:szCs w:val="22"/>
        </w:rPr>
        <w:t>’engage</w:t>
      </w:r>
      <w:r w:rsidR="001C6CBA">
        <w:rPr>
          <w:rFonts w:ascii="Calibri" w:hAnsi="Calibri" w:cs="Calibri"/>
          <w:sz w:val="22"/>
          <w:szCs w:val="22"/>
        </w:rPr>
        <w:t>r</w:t>
      </w:r>
      <w:r w:rsidR="00876B0A" w:rsidRPr="0069694A">
        <w:rPr>
          <w:rFonts w:ascii="Calibri" w:hAnsi="Calibri" w:cs="Calibri"/>
          <w:sz w:val="22"/>
          <w:szCs w:val="22"/>
        </w:rPr>
        <w:t xml:space="preserve"> à informer </w:t>
      </w:r>
      <w:r w:rsidR="00876B0A">
        <w:rPr>
          <w:rFonts w:ascii="Calibri" w:hAnsi="Calibri" w:cs="Calibri"/>
          <w:sz w:val="22"/>
          <w:szCs w:val="22"/>
        </w:rPr>
        <w:t>le pouvoir adjudicateur et à</w:t>
      </w:r>
      <w:r w:rsidR="00876B0A" w:rsidRPr="0069694A">
        <w:rPr>
          <w:rFonts w:ascii="Calibri" w:hAnsi="Calibri" w:cs="Calibri"/>
          <w:sz w:val="22"/>
          <w:szCs w:val="22"/>
        </w:rPr>
        <w:t xml:space="preserve"> prouver qu’il a été habilité à poursuivre ses activités pendant</w:t>
      </w:r>
      <w:r w:rsidR="00570C74">
        <w:rPr>
          <w:rFonts w:ascii="Calibri" w:hAnsi="Calibri" w:cs="Calibri"/>
          <w:sz w:val="22"/>
          <w:szCs w:val="22"/>
        </w:rPr>
        <w:t xml:space="preserve"> toute</w:t>
      </w:r>
      <w:r w:rsidR="00876B0A" w:rsidRPr="0069694A">
        <w:rPr>
          <w:rFonts w:ascii="Calibri" w:hAnsi="Calibri" w:cs="Calibri"/>
          <w:sz w:val="22"/>
          <w:szCs w:val="22"/>
        </w:rPr>
        <w:t xml:space="preserve"> la durée d’exécution du marché </w:t>
      </w:r>
      <w:r w:rsidR="00876B0A">
        <w:rPr>
          <w:rFonts w:ascii="Calibri" w:hAnsi="Calibri" w:cs="Calibri"/>
          <w:sz w:val="22"/>
          <w:szCs w:val="22"/>
        </w:rPr>
        <w:t>public</w:t>
      </w:r>
      <w:r>
        <w:rPr>
          <w:rFonts w:ascii="Calibri" w:hAnsi="Calibri" w:cs="Calibri"/>
          <w:sz w:val="22"/>
          <w:szCs w:val="22"/>
        </w:rPr>
        <w:t xml:space="preserve"> </w:t>
      </w:r>
      <w:r w:rsidR="0098596C">
        <w:rPr>
          <w:rFonts w:ascii="Calibri" w:hAnsi="Calibri" w:cs="Calibri"/>
          <w:sz w:val="22"/>
          <w:szCs w:val="22"/>
        </w:rPr>
        <w:t>s’il</w:t>
      </w:r>
      <w:r w:rsidR="00740B3E">
        <w:rPr>
          <w:rFonts w:ascii="Calibri" w:hAnsi="Calibri" w:cs="Calibri"/>
          <w:sz w:val="22"/>
          <w:szCs w:val="22"/>
        </w:rPr>
        <w:t xml:space="preserve"> est admis à</w:t>
      </w:r>
      <w:r>
        <w:rPr>
          <w:rFonts w:ascii="Calibri" w:hAnsi="Calibri" w:cs="Calibri"/>
          <w:sz w:val="22"/>
          <w:szCs w:val="22"/>
        </w:rPr>
        <w:t xml:space="preserve"> une procédure de redressement judiciaire</w:t>
      </w:r>
      <w:r w:rsidR="00876B0A">
        <w:rPr>
          <w:rFonts w:ascii="Calibri" w:hAnsi="Calibri" w:cs="Calibri"/>
          <w:sz w:val="22"/>
          <w:szCs w:val="22"/>
        </w:rPr>
        <w:t>.</w:t>
      </w:r>
    </w:p>
    <w:bookmarkEnd w:id="5"/>
    <w:p w14:paraId="03686E2C" w14:textId="77777777" w:rsidR="003C1CD0" w:rsidRPr="00F44CAF" w:rsidRDefault="003C1CD0" w:rsidP="00B1758B">
      <w:pPr>
        <w:rPr>
          <w:rFonts w:ascii="Calibri" w:hAnsi="Calibri" w:cs="Calibri"/>
          <w:sz w:val="22"/>
          <w:szCs w:val="22"/>
        </w:rPr>
      </w:pPr>
    </w:p>
    <w:p w14:paraId="58573EE9" w14:textId="77777777" w:rsidR="003C1CD0" w:rsidRDefault="003C1CD0" w:rsidP="00C3647C">
      <w:pPr>
        <w:jc w:val="both"/>
      </w:pPr>
    </w:p>
    <w:p w14:paraId="261561F0" w14:textId="77777777" w:rsidR="00B1758B" w:rsidRDefault="00B1758B" w:rsidP="00B1758B">
      <w:pPr>
        <w:pStyle w:val="Titre1"/>
      </w:pPr>
      <w:r w:rsidRPr="00B1758B">
        <w:t xml:space="preserve">NATURE </w:t>
      </w:r>
      <w:r>
        <w:t xml:space="preserve">ET </w:t>
      </w:r>
      <w:r w:rsidR="0077392A">
        <w:t>montant</w:t>
      </w:r>
      <w:r>
        <w:t xml:space="preserve"> </w:t>
      </w:r>
      <w:r w:rsidR="000A14FD">
        <w:t xml:space="preserve">MAXIMUM </w:t>
      </w:r>
      <w:r w:rsidRPr="00B1758B">
        <w:t>DES PRESTATIONS SOUS TRAITEES</w:t>
      </w:r>
    </w:p>
    <w:p w14:paraId="1D5B003E" w14:textId="77777777" w:rsidR="00643E87" w:rsidRDefault="00643E87" w:rsidP="00643E87"/>
    <w:p w14:paraId="47250C03" w14:textId="77777777" w:rsidR="00643E87" w:rsidRPr="00F44CAF" w:rsidRDefault="00643E87" w:rsidP="00643E87">
      <w:pPr>
        <w:numPr>
          <w:ilvl w:val="0"/>
          <w:numId w:val="20"/>
        </w:numPr>
        <w:rPr>
          <w:rFonts w:ascii="Calibri" w:hAnsi="Calibri" w:cs="Calibri"/>
          <w:b/>
          <w:sz w:val="22"/>
          <w:szCs w:val="22"/>
        </w:rPr>
      </w:pPr>
      <w:r w:rsidRPr="00F44CAF">
        <w:rPr>
          <w:rFonts w:ascii="Calibri" w:hAnsi="Calibri" w:cs="Calibri"/>
          <w:b/>
          <w:sz w:val="22"/>
          <w:szCs w:val="22"/>
        </w:rPr>
        <w:t xml:space="preserve">Nature des prestations sous-traitées : </w:t>
      </w:r>
    </w:p>
    <w:p w14:paraId="734A9F7C" w14:textId="77777777" w:rsidR="00B1758B" w:rsidRPr="00F44CAF" w:rsidRDefault="00B1758B" w:rsidP="00B1758B">
      <w:pPr>
        <w:rPr>
          <w:rFonts w:ascii="Calibri" w:hAnsi="Calibri" w:cs="Calibri"/>
          <w:sz w:val="22"/>
          <w:szCs w:val="22"/>
        </w:rPr>
      </w:pPr>
    </w:p>
    <w:p w14:paraId="10D5546E" w14:textId="77777777" w:rsidR="00643E87" w:rsidRPr="006A0686" w:rsidRDefault="00643E87" w:rsidP="00B1758B">
      <w:pPr>
        <w:rPr>
          <w:rFonts w:ascii="Calibri" w:hAnsi="Calibri" w:cs="Arial"/>
          <w:sz w:val="22"/>
          <w:szCs w:val="22"/>
        </w:rPr>
      </w:pPr>
      <w:r w:rsidRPr="006A0686">
        <w:rPr>
          <w:rFonts w:ascii="Calibri" w:hAnsi="Calibri" w:cs="Calibri"/>
          <w:sz w:val="22"/>
          <w:szCs w:val="22"/>
        </w:rPr>
        <w:t>Reprendre les éléments concernés tels qu’ils figurent dans le contrat de sous</w:t>
      </w:r>
      <w:r w:rsidR="00EB3107" w:rsidRPr="006A0686">
        <w:rPr>
          <w:rFonts w:ascii="Calibri" w:hAnsi="Calibri" w:cs="Calibri"/>
          <w:sz w:val="22"/>
          <w:szCs w:val="22"/>
        </w:rPr>
        <w:t>-</w:t>
      </w:r>
      <w:r w:rsidRPr="006A0686">
        <w:rPr>
          <w:rFonts w:ascii="Calibri" w:hAnsi="Calibri" w:cs="Calibri"/>
          <w:sz w:val="22"/>
          <w:szCs w:val="22"/>
        </w:rPr>
        <w:t>traitance</w:t>
      </w:r>
      <w:r w:rsidRPr="006A0686">
        <w:rPr>
          <w:rFonts w:ascii="Calibri" w:hAnsi="Calibri" w:cs="Arial"/>
          <w:sz w:val="22"/>
          <w:szCs w:val="22"/>
        </w:rPr>
        <w:t xml:space="preserve">. </w:t>
      </w:r>
    </w:p>
    <w:p w14:paraId="6314C784" w14:textId="77777777" w:rsidR="004C3A89" w:rsidRPr="006A0686" w:rsidRDefault="004C3A89" w:rsidP="00B1758B">
      <w:pPr>
        <w:rPr>
          <w:rFonts w:ascii="Calibri" w:hAnsi="Calibri" w:cs="Arial"/>
          <w:i/>
          <w:sz w:val="22"/>
          <w:szCs w:val="22"/>
        </w:rPr>
      </w:pPr>
    </w:p>
    <w:p w14:paraId="2F36FEB4" w14:textId="77777777" w:rsidR="004C3A89" w:rsidRPr="006A0686" w:rsidRDefault="004C3A89" w:rsidP="004C3A89">
      <w:pPr>
        <w:numPr>
          <w:ilvl w:val="0"/>
          <w:numId w:val="20"/>
        </w:numPr>
        <w:rPr>
          <w:rFonts w:ascii="Calibri" w:hAnsi="Calibri" w:cs="Arial"/>
          <w:b/>
          <w:sz w:val="22"/>
          <w:szCs w:val="22"/>
        </w:rPr>
      </w:pPr>
      <w:r w:rsidRPr="006A0686">
        <w:rPr>
          <w:rFonts w:ascii="Calibri" w:hAnsi="Calibri" w:cs="Arial"/>
          <w:b/>
          <w:sz w:val="22"/>
          <w:szCs w:val="22"/>
        </w:rPr>
        <w:t xml:space="preserve">Montant </w:t>
      </w:r>
      <w:r w:rsidR="007615F9" w:rsidRPr="006A0686">
        <w:rPr>
          <w:rFonts w:ascii="Calibri" w:hAnsi="Calibri" w:cs="Arial"/>
          <w:b/>
          <w:sz w:val="22"/>
          <w:szCs w:val="22"/>
        </w:rPr>
        <w:t xml:space="preserve">maximum </w:t>
      </w:r>
      <w:r w:rsidRPr="006A0686">
        <w:rPr>
          <w:rFonts w:ascii="Calibri" w:hAnsi="Calibri" w:cs="Arial"/>
          <w:b/>
          <w:sz w:val="22"/>
          <w:szCs w:val="22"/>
        </w:rPr>
        <w:t>des prestations sous-traitées </w:t>
      </w:r>
      <w:r w:rsidR="007615F9" w:rsidRPr="006A0686">
        <w:rPr>
          <w:rFonts w:ascii="Calibri" w:hAnsi="Calibri" w:cs="Arial"/>
          <w:b/>
          <w:sz w:val="22"/>
          <w:szCs w:val="22"/>
        </w:rPr>
        <w:t xml:space="preserve">sur toute la durée du marché </w:t>
      </w:r>
      <w:r w:rsidRPr="006A0686">
        <w:rPr>
          <w:rFonts w:ascii="Calibri" w:hAnsi="Calibri" w:cs="Arial"/>
          <w:b/>
          <w:sz w:val="22"/>
          <w:szCs w:val="22"/>
        </w:rPr>
        <w:t xml:space="preserve">: </w:t>
      </w:r>
    </w:p>
    <w:p w14:paraId="6BD5FA82" w14:textId="77777777" w:rsidR="004C3A89" w:rsidRPr="006A0686" w:rsidRDefault="004C3A89" w:rsidP="004C3A89">
      <w:pPr>
        <w:jc w:val="both"/>
        <w:rPr>
          <w:rFonts w:ascii="Calibri" w:hAnsi="Calibri" w:cs="Calibri"/>
          <w:bCs/>
          <w:color w:val="66CCFF"/>
          <w:spacing w:val="-10"/>
          <w:position w:val="-2"/>
          <w:sz w:val="22"/>
        </w:rPr>
      </w:pPr>
      <w:bookmarkStart w:id="6" w:name="_Hlk84932914"/>
    </w:p>
    <w:p w14:paraId="0AF83322" w14:textId="77777777" w:rsidR="004C3A89" w:rsidRPr="006A0686" w:rsidRDefault="004C3A89" w:rsidP="004C3A89">
      <w:pPr>
        <w:numPr>
          <w:ilvl w:val="0"/>
          <w:numId w:val="26"/>
        </w:numPr>
        <w:suppressAutoHyphens w:val="0"/>
        <w:spacing w:before="120"/>
        <w:jc w:val="both"/>
        <w:rPr>
          <w:rFonts w:ascii="Calibri" w:hAnsi="Calibri" w:cs="Calibri"/>
          <w:sz w:val="22"/>
        </w:rPr>
      </w:pPr>
      <w:bookmarkStart w:id="7" w:name="_Hlk84934302"/>
      <w:r w:rsidRPr="006A0686">
        <w:rPr>
          <w:rFonts w:ascii="Calibri" w:hAnsi="Calibri" w:cs="Calibri"/>
          <w:sz w:val="22"/>
        </w:rPr>
        <w:t>Taux de la TVA : ……………………………</w:t>
      </w:r>
      <w:proofErr w:type="gramStart"/>
      <w:r w:rsidRPr="006A0686">
        <w:rPr>
          <w:rFonts w:ascii="Calibri" w:hAnsi="Calibri" w:cs="Calibri"/>
          <w:sz w:val="22"/>
        </w:rPr>
        <w:t>…….</w:t>
      </w:r>
      <w:proofErr w:type="gramEnd"/>
      <w:r w:rsidRPr="006A0686">
        <w:rPr>
          <w:rFonts w:ascii="Calibri" w:hAnsi="Calibri" w:cs="Calibri"/>
          <w:sz w:val="22"/>
        </w:rPr>
        <w:t>. .</w:t>
      </w:r>
    </w:p>
    <w:p w14:paraId="6ECE5406" w14:textId="77777777" w:rsidR="004C3A89" w:rsidRPr="006A0686" w:rsidRDefault="004C3A89" w:rsidP="004C3A89">
      <w:pPr>
        <w:numPr>
          <w:ilvl w:val="0"/>
          <w:numId w:val="26"/>
        </w:numPr>
        <w:suppressAutoHyphens w:val="0"/>
        <w:spacing w:before="120"/>
        <w:jc w:val="both"/>
        <w:rPr>
          <w:rFonts w:ascii="Calibri" w:hAnsi="Calibri" w:cs="Calibri"/>
          <w:sz w:val="22"/>
        </w:rPr>
      </w:pPr>
      <w:r w:rsidRPr="006A0686">
        <w:rPr>
          <w:rFonts w:ascii="Calibri" w:hAnsi="Calibri" w:cs="Calibri"/>
          <w:sz w:val="22"/>
        </w:rPr>
        <w:t xml:space="preserve">Montant </w:t>
      </w:r>
      <w:r w:rsidR="00D65C2C" w:rsidRPr="006A0686">
        <w:rPr>
          <w:rFonts w:ascii="Calibri" w:hAnsi="Calibri" w:cs="Calibri"/>
          <w:sz w:val="22"/>
        </w:rPr>
        <w:t xml:space="preserve">maximum </w:t>
      </w:r>
      <w:r w:rsidRPr="006A0686">
        <w:rPr>
          <w:rFonts w:ascii="Calibri" w:hAnsi="Calibri" w:cs="Calibri"/>
          <w:sz w:val="22"/>
        </w:rPr>
        <w:t>HT : ……………………</w:t>
      </w:r>
      <w:proofErr w:type="gramStart"/>
      <w:r w:rsidRPr="006A0686">
        <w:rPr>
          <w:rFonts w:ascii="Calibri" w:hAnsi="Calibri" w:cs="Calibri"/>
          <w:sz w:val="22"/>
        </w:rPr>
        <w:t>…….</w:t>
      </w:r>
      <w:proofErr w:type="gramEnd"/>
      <w:r w:rsidRPr="006A0686">
        <w:rPr>
          <w:rFonts w:ascii="Calibri" w:hAnsi="Calibri" w:cs="Calibri"/>
          <w:sz w:val="22"/>
        </w:rPr>
        <w:t>. .</w:t>
      </w:r>
    </w:p>
    <w:p w14:paraId="7C7A5E9D" w14:textId="77777777" w:rsidR="004C3A89" w:rsidRPr="006A0686" w:rsidRDefault="004C3A89" w:rsidP="004C3A89">
      <w:pPr>
        <w:numPr>
          <w:ilvl w:val="0"/>
          <w:numId w:val="22"/>
        </w:numPr>
        <w:suppressAutoHyphens w:val="0"/>
        <w:spacing w:before="120"/>
        <w:ind w:left="924" w:hanging="357"/>
        <w:jc w:val="both"/>
        <w:rPr>
          <w:rFonts w:ascii="Arial" w:hAnsi="Arial" w:cs="Arial"/>
        </w:rPr>
      </w:pPr>
      <w:r w:rsidRPr="006A0686">
        <w:rPr>
          <w:rFonts w:ascii="Calibri" w:hAnsi="Calibri" w:cs="Calibri"/>
          <w:sz w:val="22"/>
        </w:rPr>
        <w:t xml:space="preserve">Montant </w:t>
      </w:r>
      <w:r w:rsidR="00D65C2C" w:rsidRPr="006A0686">
        <w:rPr>
          <w:rFonts w:ascii="Calibri" w:hAnsi="Calibri" w:cs="Calibri"/>
          <w:sz w:val="22"/>
        </w:rPr>
        <w:t xml:space="preserve">maximum </w:t>
      </w:r>
      <w:r w:rsidRPr="006A0686">
        <w:rPr>
          <w:rFonts w:ascii="Calibri" w:hAnsi="Calibri" w:cs="Calibri"/>
          <w:sz w:val="22"/>
        </w:rPr>
        <w:t>TTC : ………………………</w:t>
      </w:r>
      <w:proofErr w:type="gramStart"/>
      <w:r w:rsidRPr="006A0686">
        <w:rPr>
          <w:rFonts w:ascii="Calibri" w:hAnsi="Calibri" w:cs="Calibri"/>
          <w:sz w:val="22"/>
        </w:rPr>
        <w:t>…</w:t>
      </w:r>
      <w:r w:rsidRPr="006A0686">
        <w:rPr>
          <w:rFonts w:ascii="Arial" w:hAnsi="Arial" w:cs="Arial"/>
          <w:sz w:val="22"/>
        </w:rPr>
        <w:t xml:space="preserve"> </w:t>
      </w:r>
      <w:r w:rsidRPr="006A0686">
        <w:rPr>
          <w:rFonts w:ascii="Arial" w:hAnsi="Arial" w:cs="Arial"/>
        </w:rPr>
        <w:t>.</w:t>
      </w:r>
      <w:proofErr w:type="gramEnd"/>
    </w:p>
    <w:p w14:paraId="7D8CB7B9" w14:textId="77777777" w:rsidR="004C3A89" w:rsidRPr="004C3A89" w:rsidRDefault="004C3A89" w:rsidP="004C3A89">
      <w:pPr>
        <w:rPr>
          <w:rFonts w:ascii="Calibri" w:hAnsi="Calibri" w:cs="Arial"/>
          <w:sz w:val="22"/>
          <w:szCs w:val="22"/>
        </w:rPr>
      </w:pPr>
    </w:p>
    <w:bookmarkEnd w:id="6"/>
    <w:bookmarkEnd w:id="7"/>
    <w:p w14:paraId="1A713CCE" w14:textId="77777777" w:rsidR="007615F9" w:rsidRPr="004C3A89" w:rsidRDefault="007615F9" w:rsidP="007615F9">
      <w:pPr>
        <w:jc w:val="both"/>
        <w:rPr>
          <w:rFonts w:ascii="Calibri" w:hAnsi="Calibri" w:cs="Calibri"/>
          <w:sz w:val="22"/>
          <w:lang w:eastAsia="fr-FR"/>
        </w:rPr>
      </w:pPr>
      <w:r w:rsidRPr="004C3A89">
        <w:rPr>
          <w:rFonts w:ascii="Calibri" w:hAnsi="Calibri" w:cs="Calibri"/>
          <w:sz w:val="22"/>
        </w:rPr>
        <w:t xml:space="preserve">Dans le cas où le sous-traitant a droit au paiement direct, le montant des prestations sous-traitées indiqué ci-dessus, revalorisé le cas échéant par application de la formule de variation des prix indiquée </w:t>
      </w:r>
      <w:r w:rsidRPr="002B0B6C">
        <w:rPr>
          <w:rFonts w:ascii="Calibri" w:hAnsi="Calibri" w:cs="Calibri"/>
          <w:sz w:val="22"/>
        </w:rPr>
        <w:t>dans le cahier des clauses administratives particulière</w:t>
      </w:r>
      <w:r w:rsidRPr="004C3A89">
        <w:rPr>
          <w:rFonts w:ascii="Calibri" w:hAnsi="Calibri" w:cs="Calibri"/>
          <w:sz w:val="22"/>
        </w:rPr>
        <w:t>, constitue le montant maximum des sommes à verser par paiement direct au sous-traitant.</w:t>
      </w:r>
    </w:p>
    <w:p w14:paraId="05366369" w14:textId="77777777" w:rsidR="008C2320" w:rsidRDefault="00923FF4" w:rsidP="004C3A8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12906BF1" w14:textId="77777777" w:rsidR="008C2320" w:rsidRPr="004C3A89" w:rsidRDefault="008C2320" w:rsidP="008C2320">
      <w:pPr>
        <w:pStyle w:val="Titre1"/>
      </w:pPr>
      <w:r w:rsidRPr="008C2320">
        <w:lastRenderedPageBreak/>
        <w:t>Conditions de paiement du sous-traitant</w:t>
      </w:r>
    </w:p>
    <w:p w14:paraId="4989CA40" w14:textId="77777777" w:rsidR="004C3A89" w:rsidRPr="004C3A89" w:rsidRDefault="004C3A89" w:rsidP="004C3A89"/>
    <w:p w14:paraId="4620E0F3" w14:textId="77777777" w:rsidR="00905778" w:rsidRDefault="00905778" w:rsidP="00905778">
      <w:pPr>
        <w:numPr>
          <w:ilvl w:val="0"/>
          <w:numId w:val="20"/>
        </w:numPr>
        <w:jc w:val="both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Droit au paiement direct du sous-traitant </w:t>
      </w:r>
    </w:p>
    <w:p w14:paraId="7662B319" w14:textId="77777777" w:rsidR="00905778" w:rsidRDefault="00905778" w:rsidP="00937D87">
      <w:pPr>
        <w:jc w:val="both"/>
        <w:rPr>
          <w:rFonts w:ascii="Calibri" w:hAnsi="Calibri" w:cs="Calibri"/>
          <w:b/>
          <w:sz w:val="22"/>
        </w:rPr>
      </w:pPr>
    </w:p>
    <w:p w14:paraId="437DCAB5" w14:textId="77777777" w:rsidR="00937D87" w:rsidRDefault="00937D87" w:rsidP="00937D87">
      <w:pPr>
        <w:jc w:val="both"/>
        <w:rPr>
          <w:rFonts w:ascii="Calibri" w:hAnsi="Calibri" w:cs="Calibri"/>
          <w:b/>
          <w:sz w:val="22"/>
        </w:rPr>
      </w:pPr>
      <w:r w:rsidRPr="001A56A5">
        <w:rPr>
          <w:rFonts w:ascii="Calibri" w:hAnsi="Calibri" w:cs="Calibri"/>
          <w:b/>
          <w:sz w:val="22"/>
        </w:rPr>
        <w:t>En signant le présent document, le titulaire déclare que son sous-traitant remplit les conditions pou</w:t>
      </w:r>
      <w:r>
        <w:rPr>
          <w:rFonts w:ascii="Calibri" w:hAnsi="Calibri" w:cs="Calibri"/>
          <w:b/>
          <w:sz w:val="22"/>
        </w:rPr>
        <w:t xml:space="preserve">r </w:t>
      </w:r>
      <w:r w:rsidRPr="001A56A5">
        <w:rPr>
          <w:rFonts w:ascii="Calibri" w:hAnsi="Calibri" w:cs="Calibri"/>
          <w:b/>
          <w:sz w:val="22"/>
        </w:rPr>
        <w:t xml:space="preserve">avoir </w:t>
      </w:r>
      <w:r>
        <w:rPr>
          <w:rFonts w:ascii="Calibri" w:hAnsi="Calibri" w:cs="Calibri"/>
          <w:b/>
          <w:sz w:val="22"/>
        </w:rPr>
        <w:t xml:space="preserve">le </w:t>
      </w:r>
      <w:r w:rsidRPr="001A56A5">
        <w:rPr>
          <w:rFonts w:ascii="Calibri" w:hAnsi="Calibri" w:cs="Calibri"/>
          <w:b/>
          <w:sz w:val="22"/>
        </w:rPr>
        <w:t xml:space="preserve">droit au paiement direct (articles R.2193-10 à R.2193-16 du code de la commande publique). </w:t>
      </w:r>
    </w:p>
    <w:p w14:paraId="4BD648B6" w14:textId="77777777" w:rsidR="00937D87" w:rsidRDefault="00937D87" w:rsidP="00937D87">
      <w:pPr>
        <w:jc w:val="both"/>
        <w:rPr>
          <w:rFonts w:ascii="Calibri" w:hAnsi="Calibri" w:cs="Calibri"/>
          <w:b/>
          <w:sz w:val="22"/>
        </w:rPr>
      </w:pPr>
    </w:p>
    <w:p w14:paraId="76B0487A" w14:textId="77777777" w:rsidR="00937D87" w:rsidRDefault="00937D87" w:rsidP="00937D87">
      <w:pPr>
        <w:jc w:val="both"/>
        <w:rPr>
          <w:rFonts w:ascii="Calibri" w:hAnsi="Calibri" w:cs="Calibri"/>
          <w:sz w:val="22"/>
          <w:szCs w:val="22"/>
        </w:rPr>
      </w:pPr>
    </w:p>
    <w:p w14:paraId="63D972C5" w14:textId="77777777" w:rsidR="008204D7" w:rsidRPr="004C3A89" w:rsidRDefault="008204D7" w:rsidP="008204D7">
      <w:pPr>
        <w:numPr>
          <w:ilvl w:val="0"/>
          <w:numId w:val="24"/>
        </w:numPr>
        <w:rPr>
          <w:rFonts w:ascii="Calibri" w:hAnsi="Calibri" w:cs="Calibri"/>
          <w:b/>
          <w:sz w:val="22"/>
        </w:rPr>
      </w:pPr>
      <w:r w:rsidRPr="004C3A89">
        <w:rPr>
          <w:rFonts w:ascii="Calibri" w:hAnsi="Calibri" w:cs="Calibri"/>
          <w:b/>
          <w:sz w:val="22"/>
        </w:rPr>
        <w:t xml:space="preserve">Compte à créditer (joindre </w:t>
      </w:r>
      <w:r w:rsidR="00A54FB9">
        <w:rPr>
          <w:rFonts w:ascii="Calibri" w:hAnsi="Calibri" w:cs="Calibri"/>
          <w:b/>
          <w:sz w:val="22"/>
        </w:rPr>
        <w:t>le</w:t>
      </w:r>
      <w:r w:rsidRPr="004C3A89">
        <w:rPr>
          <w:rFonts w:ascii="Calibri" w:hAnsi="Calibri" w:cs="Calibri"/>
          <w:b/>
          <w:sz w:val="22"/>
        </w:rPr>
        <w:t xml:space="preserve"> relevé d’identité bancaire</w:t>
      </w:r>
      <w:r w:rsidR="00A54FB9">
        <w:rPr>
          <w:rFonts w:ascii="Calibri" w:hAnsi="Calibri" w:cs="Calibri"/>
          <w:b/>
          <w:sz w:val="22"/>
        </w:rPr>
        <w:t xml:space="preserve"> du sous-traitant</w:t>
      </w:r>
      <w:r w:rsidRPr="004C3A89">
        <w:rPr>
          <w:rFonts w:ascii="Calibri" w:hAnsi="Calibri" w:cs="Calibri"/>
          <w:b/>
          <w:sz w:val="22"/>
        </w:rPr>
        <w:t>)</w:t>
      </w:r>
    </w:p>
    <w:p w14:paraId="2814D28C" w14:textId="77777777" w:rsidR="008204D7" w:rsidRPr="004C3A89" w:rsidRDefault="008204D7" w:rsidP="008204D7">
      <w:pPr>
        <w:rPr>
          <w:rFonts w:ascii="Calibri" w:hAnsi="Calibri" w:cs="Calibri"/>
          <w:sz w:val="22"/>
        </w:rPr>
      </w:pPr>
    </w:p>
    <w:p w14:paraId="41DE1CAD" w14:textId="77777777" w:rsidR="008204D7" w:rsidRPr="006A0686" w:rsidRDefault="008204D7" w:rsidP="008204D7">
      <w:pPr>
        <w:rPr>
          <w:rFonts w:ascii="Calibri" w:hAnsi="Calibri" w:cs="Calibri"/>
          <w:sz w:val="22"/>
          <w:szCs w:val="22"/>
        </w:rPr>
      </w:pPr>
      <w:r w:rsidRPr="006A0686">
        <w:rPr>
          <w:rFonts w:ascii="Calibri" w:hAnsi="Calibri" w:cs="Calibri"/>
          <w:sz w:val="22"/>
          <w:szCs w:val="22"/>
        </w:rPr>
        <w:t>Nom de l’établissement bancaire</w:t>
      </w:r>
      <w:r w:rsidR="00A54FB9" w:rsidRPr="006A0686">
        <w:rPr>
          <w:rFonts w:ascii="Calibri" w:hAnsi="Calibri" w:cs="Calibri"/>
          <w:sz w:val="22"/>
          <w:szCs w:val="22"/>
        </w:rPr>
        <w:t xml:space="preserve"> du sous-traitant</w:t>
      </w:r>
      <w:r w:rsidRPr="006A0686">
        <w:rPr>
          <w:rFonts w:ascii="Calibri" w:hAnsi="Calibri" w:cs="Calibri"/>
          <w:sz w:val="22"/>
          <w:szCs w:val="22"/>
        </w:rPr>
        <w:t xml:space="preserve"> :</w:t>
      </w:r>
    </w:p>
    <w:p w14:paraId="00FEEE32" w14:textId="77777777" w:rsidR="008204D7" w:rsidRPr="006A0686" w:rsidRDefault="008204D7" w:rsidP="008204D7">
      <w:pPr>
        <w:rPr>
          <w:rFonts w:ascii="Calibri" w:hAnsi="Calibri" w:cs="Calibri"/>
          <w:sz w:val="22"/>
          <w:szCs w:val="22"/>
        </w:rPr>
      </w:pPr>
      <w:r w:rsidRPr="006A0686">
        <w:rPr>
          <w:rFonts w:ascii="Calibri" w:hAnsi="Calibri" w:cs="Calibri"/>
          <w:sz w:val="22"/>
          <w:szCs w:val="22"/>
        </w:rPr>
        <w:t>Numéro de compte :</w:t>
      </w:r>
    </w:p>
    <w:p w14:paraId="4F04A35E" w14:textId="77777777" w:rsidR="004C3A89" w:rsidRDefault="004C3A89" w:rsidP="004C3A89"/>
    <w:p w14:paraId="7FFC379E" w14:textId="77777777" w:rsidR="004C3A89" w:rsidRPr="00905778" w:rsidRDefault="004C3A89" w:rsidP="00905778">
      <w:pPr>
        <w:numPr>
          <w:ilvl w:val="0"/>
          <w:numId w:val="24"/>
        </w:numPr>
        <w:rPr>
          <w:rFonts w:ascii="Calibri" w:hAnsi="Calibri" w:cs="Calibri"/>
          <w:b/>
          <w:sz w:val="22"/>
        </w:rPr>
      </w:pPr>
      <w:r w:rsidRPr="00905778">
        <w:rPr>
          <w:rFonts w:ascii="Calibri" w:hAnsi="Calibri" w:cs="Calibri"/>
          <w:b/>
          <w:sz w:val="22"/>
        </w:rPr>
        <w:t>Cession de créances</w:t>
      </w:r>
    </w:p>
    <w:p w14:paraId="09EEB857" w14:textId="77777777" w:rsidR="004C3A89" w:rsidRDefault="004C3A89" w:rsidP="004C3A89"/>
    <w:p w14:paraId="26229289" w14:textId="77777777" w:rsidR="004C3A89" w:rsidRPr="00387974" w:rsidRDefault="004C3A89" w:rsidP="004C3A89">
      <w:pPr>
        <w:rPr>
          <w:rFonts w:ascii="Calibri" w:hAnsi="Calibri" w:cs="Arial"/>
          <w:sz w:val="22"/>
          <w:szCs w:val="22"/>
          <w:highlight w:val="green"/>
        </w:rPr>
      </w:pPr>
    </w:p>
    <w:p w14:paraId="175C5CB3" w14:textId="77777777" w:rsidR="00990A0A" w:rsidRDefault="004C3A89" w:rsidP="00FD1A2A">
      <w:pPr>
        <w:jc w:val="both"/>
        <w:rPr>
          <w:rFonts w:ascii="Calibri" w:hAnsi="Calibri" w:cs="Arial"/>
          <w:sz w:val="22"/>
          <w:szCs w:val="22"/>
        </w:rPr>
      </w:pPr>
      <w:r w:rsidRPr="004C3A89">
        <w:rPr>
          <w:rFonts w:ascii="Calibri" w:hAnsi="Calibri" w:cs="Arial"/>
          <w:sz w:val="22"/>
          <w:szCs w:val="22"/>
        </w:rPr>
        <w:t xml:space="preserve">Le titulaire </w:t>
      </w:r>
      <w:r w:rsidR="00C73473">
        <w:rPr>
          <w:rFonts w:ascii="Calibri" w:hAnsi="Calibri" w:cs="Arial"/>
          <w:sz w:val="22"/>
          <w:szCs w:val="22"/>
        </w:rPr>
        <w:t>s’engage à informer le pouvoir adjudicateur</w:t>
      </w:r>
      <w:r w:rsidR="00CF5033">
        <w:rPr>
          <w:rFonts w:ascii="Calibri" w:hAnsi="Calibri" w:cs="Arial"/>
          <w:sz w:val="22"/>
          <w:szCs w:val="22"/>
        </w:rPr>
        <w:t xml:space="preserve"> en cas d’obstacle au paiement du sous-traitant résultant d’une </w:t>
      </w:r>
      <w:r w:rsidR="00C73473">
        <w:rPr>
          <w:rFonts w:ascii="Calibri" w:hAnsi="Calibri" w:cs="Arial"/>
          <w:sz w:val="22"/>
          <w:szCs w:val="22"/>
        </w:rPr>
        <w:t>une cession ou un nantissement de créance</w:t>
      </w:r>
      <w:r w:rsidR="00CF5033">
        <w:rPr>
          <w:rFonts w:ascii="Calibri" w:hAnsi="Calibri" w:cs="Arial"/>
          <w:sz w:val="22"/>
          <w:szCs w:val="22"/>
        </w:rPr>
        <w:t xml:space="preserve"> intervenant après la notification du marché public. </w:t>
      </w:r>
      <w:r w:rsidR="00CF5033">
        <w:rPr>
          <w:rStyle w:val="Appelnotedebasdep"/>
          <w:rFonts w:ascii="Calibri" w:hAnsi="Calibri" w:cs="Arial"/>
          <w:sz w:val="22"/>
          <w:szCs w:val="22"/>
        </w:rPr>
        <w:footnoteReference w:id="1"/>
      </w:r>
    </w:p>
    <w:p w14:paraId="4D5D0B14" w14:textId="77777777" w:rsidR="00990A0A" w:rsidRDefault="00990A0A" w:rsidP="00FD1A2A">
      <w:pPr>
        <w:jc w:val="both"/>
        <w:rPr>
          <w:rFonts w:ascii="Calibri" w:hAnsi="Calibri" w:cs="Arial"/>
          <w:sz w:val="22"/>
          <w:szCs w:val="22"/>
        </w:rPr>
      </w:pPr>
    </w:p>
    <w:p w14:paraId="057EE61F" w14:textId="77777777" w:rsidR="007D1793" w:rsidRDefault="007D1793" w:rsidP="007D1793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Dès la notification du marché, le</w:t>
      </w:r>
      <w:r w:rsidRPr="00990A0A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titulaire </w:t>
      </w:r>
      <w:r w:rsidRPr="00990A0A">
        <w:rPr>
          <w:rFonts w:ascii="Calibri" w:hAnsi="Calibri" w:cs="Arial"/>
          <w:sz w:val="22"/>
          <w:szCs w:val="22"/>
        </w:rPr>
        <w:t>ne p</w:t>
      </w:r>
      <w:r>
        <w:rPr>
          <w:rFonts w:ascii="Calibri" w:hAnsi="Calibri" w:cs="Arial"/>
          <w:sz w:val="22"/>
          <w:szCs w:val="22"/>
        </w:rPr>
        <w:t>ourra</w:t>
      </w:r>
      <w:r w:rsidRPr="00990A0A">
        <w:rPr>
          <w:rFonts w:ascii="Calibri" w:hAnsi="Calibri" w:cs="Arial"/>
          <w:sz w:val="22"/>
          <w:szCs w:val="22"/>
        </w:rPr>
        <w:t xml:space="preserve"> céder ou nantir qu’une créance qui se rapporte à la part du marché</w:t>
      </w:r>
      <w:r>
        <w:rPr>
          <w:rFonts w:ascii="Calibri" w:hAnsi="Calibri" w:cs="Arial"/>
          <w:sz w:val="22"/>
          <w:szCs w:val="22"/>
        </w:rPr>
        <w:t xml:space="preserve"> </w:t>
      </w:r>
      <w:r w:rsidRPr="00990A0A">
        <w:rPr>
          <w:rFonts w:ascii="Calibri" w:hAnsi="Calibri" w:cs="Arial"/>
          <w:sz w:val="22"/>
          <w:szCs w:val="22"/>
        </w:rPr>
        <w:t xml:space="preserve">public qu’il a personnellement exécutée. </w:t>
      </w:r>
    </w:p>
    <w:p w14:paraId="704EDD4B" w14:textId="77777777" w:rsidR="007D1793" w:rsidRDefault="007D1793" w:rsidP="007D1793">
      <w:pPr>
        <w:jc w:val="both"/>
        <w:rPr>
          <w:rFonts w:ascii="Calibri" w:hAnsi="Calibri" w:cs="Arial"/>
          <w:sz w:val="22"/>
          <w:szCs w:val="22"/>
        </w:rPr>
      </w:pPr>
    </w:p>
    <w:p w14:paraId="1C8C82A1" w14:textId="77777777" w:rsidR="0050119B" w:rsidRDefault="00990A0A" w:rsidP="00FD1A2A">
      <w:pPr>
        <w:jc w:val="both"/>
        <w:rPr>
          <w:rFonts w:ascii="Calibri" w:hAnsi="Calibri" w:cs="Arial"/>
          <w:sz w:val="22"/>
          <w:szCs w:val="22"/>
        </w:rPr>
      </w:pPr>
      <w:r w:rsidRPr="00990A0A">
        <w:rPr>
          <w:rFonts w:ascii="Calibri" w:hAnsi="Calibri" w:cs="Arial"/>
          <w:sz w:val="22"/>
          <w:szCs w:val="22"/>
        </w:rPr>
        <w:t>Le montant maximum de la créance que le titulaire peut céder ou donner en nantissement correspond au montant du marché diminué du montant des prestations sous-traitées et donnant lieu à paiement direct</w:t>
      </w:r>
      <w:r>
        <w:rPr>
          <w:rFonts w:ascii="Calibri" w:hAnsi="Calibri" w:cs="Arial"/>
          <w:sz w:val="22"/>
          <w:szCs w:val="22"/>
        </w:rPr>
        <w:t>.</w:t>
      </w:r>
      <w:r>
        <w:rPr>
          <w:rStyle w:val="Appelnotedebasdep"/>
          <w:rFonts w:ascii="Calibri" w:hAnsi="Calibri" w:cs="Arial"/>
          <w:sz w:val="22"/>
          <w:szCs w:val="22"/>
        </w:rPr>
        <w:footnoteReference w:id="2"/>
      </w:r>
      <w:r>
        <w:rPr>
          <w:rFonts w:ascii="Calibri" w:hAnsi="Calibri" w:cs="Arial"/>
          <w:sz w:val="22"/>
          <w:szCs w:val="22"/>
        </w:rPr>
        <w:br/>
      </w:r>
    </w:p>
    <w:p w14:paraId="557C220B" w14:textId="77777777" w:rsidR="001D6AD8" w:rsidRDefault="001D6AD8" w:rsidP="001D6AD8"/>
    <w:p w14:paraId="1632EBBF" w14:textId="77777777" w:rsidR="00B1758B" w:rsidRDefault="00B1758B" w:rsidP="00B1758B">
      <w:pPr>
        <w:pStyle w:val="Titre1"/>
      </w:pPr>
      <w:r>
        <w:t>CAPACITE</w:t>
      </w:r>
      <w:r w:rsidR="00FD1A2A">
        <w:t>S</w:t>
      </w:r>
      <w:r>
        <w:t xml:space="preserve"> DU SOUS TRAITANT</w:t>
      </w:r>
    </w:p>
    <w:p w14:paraId="3A8AB981" w14:textId="77777777" w:rsidR="00CA6CD6" w:rsidRDefault="00CA6CD6" w:rsidP="00CA6CD6"/>
    <w:p w14:paraId="76FB6FC3" w14:textId="77777777" w:rsidR="00374C29" w:rsidRDefault="00374C29" w:rsidP="00374C29"/>
    <w:p w14:paraId="26FB8D3E" w14:textId="77777777" w:rsidR="002B0B6C" w:rsidRDefault="002B0B6C" w:rsidP="00EE5E0A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Afin d’attester que le sous-traitant dispose des capacité économiques, professionnelles et techniques pour exécuter le marché, les documents suivants sont annexés à la présente déclaration </w:t>
      </w:r>
      <w:r w:rsidR="001B5BA7">
        <w:rPr>
          <w:rFonts w:ascii="Calibri" w:hAnsi="Calibri" w:cs="Arial"/>
          <w:sz w:val="22"/>
          <w:szCs w:val="22"/>
        </w:rPr>
        <w:t xml:space="preserve">(cf. article 6.5.2 du RC) </w:t>
      </w:r>
      <w:r>
        <w:rPr>
          <w:rFonts w:ascii="Calibri" w:hAnsi="Calibri" w:cs="Arial"/>
          <w:sz w:val="22"/>
          <w:szCs w:val="22"/>
        </w:rPr>
        <w:t xml:space="preserve">: </w:t>
      </w:r>
    </w:p>
    <w:p w14:paraId="1B6651AD" w14:textId="77777777" w:rsidR="002B0B6C" w:rsidRDefault="002B0B6C" w:rsidP="00EE5E0A">
      <w:pPr>
        <w:jc w:val="both"/>
        <w:rPr>
          <w:rFonts w:ascii="Calibri" w:hAnsi="Calibri" w:cs="Arial"/>
          <w:sz w:val="22"/>
          <w:szCs w:val="22"/>
        </w:rPr>
      </w:pPr>
    </w:p>
    <w:p w14:paraId="3F581EA2" w14:textId="77777777" w:rsidR="001B5BA7" w:rsidRPr="001B5BA7" w:rsidRDefault="001B5BA7" w:rsidP="001B5BA7">
      <w:pPr>
        <w:numPr>
          <w:ilvl w:val="0"/>
          <w:numId w:val="29"/>
        </w:numPr>
        <w:jc w:val="both"/>
        <w:rPr>
          <w:rFonts w:ascii="Calibri" w:hAnsi="Calibri" w:cs="Arial"/>
          <w:b/>
          <w:sz w:val="22"/>
          <w:szCs w:val="22"/>
        </w:rPr>
      </w:pPr>
      <w:r w:rsidRPr="001B5BA7">
        <w:rPr>
          <w:rFonts w:ascii="Calibri" w:hAnsi="Calibri" w:cs="Arial"/>
          <w:sz w:val="22"/>
          <w:szCs w:val="22"/>
        </w:rPr>
        <w:t xml:space="preserve">Les capacités professionnelles : </w:t>
      </w:r>
      <w:r w:rsidRPr="001B5BA7">
        <w:rPr>
          <w:rFonts w:ascii="Calibri" w:hAnsi="Calibri" w:cs="Arial"/>
          <w:b/>
          <w:sz w:val="22"/>
          <w:szCs w:val="22"/>
        </w:rPr>
        <w:t>Présentation des moyens humains et des ressources matérielles</w:t>
      </w:r>
    </w:p>
    <w:p w14:paraId="329BFCF3" w14:textId="77777777" w:rsidR="001B5BA7" w:rsidRPr="001B5BA7" w:rsidRDefault="001B5BA7" w:rsidP="001B5BA7">
      <w:pPr>
        <w:ind w:left="720"/>
        <w:jc w:val="both"/>
        <w:rPr>
          <w:rFonts w:ascii="Calibri" w:hAnsi="Calibri" w:cs="Arial"/>
          <w:sz w:val="14"/>
          <w:szCs w:val="22"/>
        </w:rPr>
      </w:pPr>
    </w:p>
    <w:p w14:paraId="2543D6C9" w14:textId="77777777" w:rsidR="00374C29" w:rsidRPr="001B5BA7" w:rsidRDefault="001B5BA7" w:rsidP="001B5BA7">
      <w:pPr>
        <w:numPr>
          <w:ilvl w:val="0"/>
          <w:numId w:val="29"/>
        </w:numPr>
        <w:jc w:val="both"/>
        <w:rPr>
          <w:rFonts w:ascii="Calibri" w:hAnsi="Calibri" w:cs="Arial"/>
          <w:sz w:val="22"/>
          <w:szCs w:val="22"/>
        </w:rPr>
      </w:pPr>
      <w:r w:rsidRPr="001B5BA7">
        <w:rPr>
          <w:rFonts w:ascii="Calibri" w:hAnsi="Calibri" w:cs="Arial"/>
          <w:sz w:val="22"/>
          <w:szCs w:val="22"/>
        </w:rPr>
        <w:t xml:space="preserve">Les capacités financières : </w:t>
      </w:r>
      <w:r w:rsidRPr="001B5BA7">
        <w:rPr>
          <w:rFonts w:ascii="Calibri" w:hAnsi="Calibri" w:cs="Arial"/>
          <w:b/>
          <w:sz w:val="22"/>
          <w:szCs w:val="22"/>
        </w:rPr>
        <w:t>Déclaration du chiffre d’affaires sur les 3 dernières années</w:t>
      </w:r>
    </w:p>
    <w:p w14:paraId="3693B510" w14:textId="77777777" w:rsidR="00374C29" w:rsidRPr="00EE5E0A" w:rsidRDefault="00374C29" w:rsidP="00EE5E0A">
      <w:pPr>
        <w:jc w:val="both"/>
        <w:rPr>
          <w:rFonts w:ascii="Calibri" w:hAnsi="Calibri" w:cs="Arial"/>
          <w:sz w:val="22"/>
          <w:szCs w:val="22"/>
        </w:rPr>
      </w:pPr>
    </w:p>
    <w:p w14:paraId="5B95EAB2" w14:textId="77777777" w:rsidR="00374C29" w:rsidRPr="00EE5E0A" w:rsidRDefault="005260CC" w:rsidP="00EE5E0A">
      <w:pPr>
        <w:jc w:val="both"/>
        <w:rPr>
          <w:rFonts w:ascii="Calibri" w:hAnsi="Calibri" w:cs="Arial"/>
          <w:sz w:val="22"/>
          <w:szCs w:val="22"/>
        </w:rPr>
      </w:pPr>
      <w:bookmarkStart w:id="8" w:name="_Hlk76474012"/>
      <w:bookmarkStart w:id="9" w:name="_Hlk84933713"/>
      <w:r>
        <w:rPr>
          <w:rFonts w:ascii="Calibri" w:hAnsi="Calibri" w:cs="Arial"/>
          <w:sz w:val="22"/>
          <w:szCs w:val="22"/>
        </w:rPr>
        <w:t>Les documents de preuve peuvent être obtenus par le biais d’un système électronique de mise à disposition d’informations administré par un organisme officiel, d’un espace de stockage numérique en accès gratuit à l’adresse suivante </w:t>
      </w:r>
      <w:r w:rsidR="004927DD">
        <w:rPr>
          <w:rStyle w:val="Appelnotedebasdep"/>
          <w:rFonts w:ascii="Calibri" w:hAnsi="Calibri" w:cs="Arial"/>
          <w:sz w:val="22"/>
          <w:szCs w:val="22"/>
        </w:rPr>
        <w:footnoteReference w:id="3"/>
      </w:r>
      <w:r>
        <w:rPr>
          <w:rFonts w:ascii="Calibri" w:hAnsi="Calibri" w:cs="Arial"/>
          <w:sz w:val="22"/>
          <w:szCs w:val="22"/>
        </w:rPr>
        <w:t xml:space="preserve"> : </w:t>
      </w:r>
      <w:bookmarkEnd w:id="8"/>
    </w:p>
    <w:bookmarkEnd w:id="9"/>
    <w:p w14:paraId="21599E3C" w14:textId="77777777" w:rsidR="00374C29" w:rsidRPr="00EE5E0A" w:rsidRDefault="00374C29" w:rsidP="00EE5E0A">
      <w:pPr>
        <w:jc w:val="both"/>
        <w:rPr>
          <w:rFonts w:ascii="Calibri" w:hAnsi="Calibri" w:cs="Arial"/>
          <w:sz w:val="22"/>
          <w:szCs w:val="22"/>
        </w:rPr>
      </w:pPr>
    </w:p>
    <w:p w14:paraId="06182909" w14:textId="77777777" w:rsidR="00374C29" w:rsidRPr="006A0686" w:rsidRDefault="00374C29" w:rsidP="00EE5E0A">
      <w:pPr>
        <w:jc w:val="both"/>
        <w:rPr>
          <w:rFonts w:ascii="Calibri" w:hAnsi="Calibri" w:cs="Arial"/>
          <w:sz w:val="22"/>
          <w:szCs w:val="22"/>
        </w:rPr>
      </w:pPr>
      <w:bookmarkStart w:id="10" w:name="_Hlk84933887"/>
      <w:bookmarkStart w:id="11" w:name="_GoBack"/>
      <w:bookmarkEnd w:id="11"/>
      <w:r w:rsidRPr="006A0686">
        <w:rPr>
          <w:rFonts w:ascii="Calibri" w:hAnsi="Calibri" w:cs="Arial"/>
          <w:sz w:val="22"/>
          <w:szCs w:val="22"/>
        </w:rPr>
        <w:t xml:space="preserve">- </w:t>
      </w:r>
      <w:r w:rsidR="00821D74" w:rsidRPr="006A0686">
        <w:rPr>
          <w:rFonts w:ascii="Calibri" w:hAnsi="Calibri" w:cs="Arial"/>
          <w:sz w:val="22"/>
          <w:szCs w:val="22"/>
        </w:rPr>
        <w:t>Préciser ici l’a</w:t>
      </w:r>
      <w:r w:rsidRPr="006A0686">
        <w:rPr>
          <w:rFonts w:ascii="Calibri" w:hAnsi="Calibri" w:cs="Arial"/>
          <w:sz w:val="22"/>
          <w:szCs w:val="22"/>
        </w:rPr>
        <w:t xml:space="preserve">dresse internet </w:t>
      </w:r>
      <w:r w:rsidR="00821D74" w:rsidRPr="006A0686">
        <w:rPr>
          <w:rFonts w:ascii="Calibri" w:hAnsi="Calibri" w:cs="Arial"/>
          <w:sz w:val="22"/>
          <w:szCs w:val="22"/>
        </w:rPr>
        <w:t>et les r</w:t>
      </w:r>
      <w:r w:rsidRPr="006A0686">
        <w:rPr>
          <w:rFonts w:ascii="Calibri" w:hAnsi="Calibri" w:cs="Arial"/>
          <w:sz w:val="22"/>
          <w:szCs w:val="22"/>
        </w:rPr>
        <w:t>enseignements nécessaires pour y accéder</w:t>
      </w:r>
      <w:r w:rsidR="00821D74" w:rsidRPr="006A0686">
        <w:rPr>
          <w:rFonts w:ascii="Calibri" w:hAnsi="Calibri" w:cs="Arial"/>
          <w:sz w:val="22"/>
          <w:szCs w:val="22"/>
        </w:rPr>
        <w:t xml:space="preserve"> (identifiant, mot de passe)</w:t>
      </w:r>
    </w:p>
    <w:bookmarkEnd w:id="10"/>
    <w:p w14:paraId="67EAEB73" w14:textId="77777777" w:rsidR="0021313D" w:rsidRDefault="0021313D" w:rsidP="00EE5E0A">
      <w:pPr>
        <w:jc w:val="both"/>
        <w:rPr>
          <w:rFonts w:ascii="Calibri" w:hAnsi="Calibri" w:cs="Arial"/>
          <w:sz w:val="22"/>
          <w:szCs w:val="22"/>
        </w:rPr>
      </w:pPr>
    </w:p>
    <w:p w14:paraId="3A5788EC" w14:textId="77777777" w:rsidR="00EE5E0A" w:rsidRPr="00EE5E0A" w:rsidRDefault="00EE5E0A" w:rsidP="00EE5E0A">
      <w:pPr>
        <w:jc w:val="both"/>
        <w:rPr>
          <w:rFonts w:ascii="Calibri" w:hAnsi="Calibri" w:cs="Arial"/>
          <w:sz w:val="22"/>
          <w:szCs w:val="22"/>
        </w:rPr>
      </w:pPr>
    </w:p>
    <w:p w14:paraId="4B2CA006" w14:textId="77777777" w:rsidR="009C6369" w:rsidRDefault="0021313D" w:rsidP="001E5AD1">
      <w:pPr>
        <w:jc w:val="both"/>
        <w:rPr>
          <w:rFonts w:ascii="Calibri" w:hAnsi="Calibri" w:cs="Calibri"/>
          <w:sz w:val="22"/>
        </w:rPr>
      </w:pPr>
      <w:bookmarkStart w:id="12" w:name="_Hlk76474021"/>
      <w:r w:rsidRPr="001E5AD1">
        <w:rPr>
          <w:rFonts w:ascii="Calibri" w:hAnsi="Calibri" w:cs="Calibri"/>
          <w:sz w:val="22"/>
        </w:rPr>
        <w:t>Le sous-traitant n’est pas tenu de fournir les documents justificatifs et moyens de preuve qui ont déjà été transmis au service acheteur lors d’une précédente consultation, sous réserve qu’ils demeurent valables</w:t>
      </w:r>
      <w:r w:rsidR="004927DD">
        <w:rPr>
          <w:rFonts w:ascii="Calibri" w:hAnsi="Calibri" w:cs="Calibri"/>
          <w:sz w:val="22"/>
        </w:rPr>
        <w:t>.</w:t>
      </w:r>
      <w:r w:rsidR="004927DD">
        <w:rPr>
          <w:rStyle w:val="Appelnotedebasdep"/>
          <w:rFonts w:ascii="Calibri" w:hAnsi="Calibri" w:cs="Calibri"/>
          <w:sz w:val="22"/>
        </w:rPr>
        <w:footnoteReference w:id="4"/>
      </w:r>
      <w:r w:rsidRPr="001E5AD1">
        <w:rPr>
          <w:rFonts w:ascii="Calibri" w:hAnsi="Calibri" w:cs="Calibri"/>
          <w:sz w:val="22"/>
        </w:rPr>
        <w:t xml:space="preserve"> </w:t>
      </w:r>
    </w:p>
    <w:p w14:paraId="0A03DB4D" w14:textId="77777777" w:rsidR="008C2320" w:rsidRPr="001E5AD1" w:rsidRDefault="009C6369" w:rsidP="001E5AD1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br w:type="page"/>
      </w:r>
    </w:p>
    <w:bookmarkEnd w:id="12"/>
    <w:p w14:paraId="5100D9A3" w14:textId="77777777" w:rsidR="0021313D" w:rsidRDefault="0021313D" w:rsidP="00374C29"/>
    <w:p w14:paraId="28AA12B1" w14:textId="77777777" w:rsidR="008C2320" w:rsidRDefault="008C2320" w:rsidP="008C2320">
      <w:pPr>
        <w:pStyle w:val="Titre1"/>
      </w:pPr>
      <w:r>
        <w:t>Protection des donnees</w:t>
      </w:r>
    </w:p>
    <w:p w14:paraId="1F9BC6ED" w14:textId="77777777" w:rsidR="008C2320" w:rsidRDefault="008C2320" w:rsidP="008C2320"/>
    <w:p w14:paraId="362B3589" w14:textId="77777777" w:rsidR="008C2320" w:rsidRDefault="008C2320" w:rsidP="00937D87">
      <w:pPr>
        <w:jc w:val="both"/>
        <w:rPr>
          <w:rFonts w:ascii="Calibri" w:hAnsi="Calibri" w:cs="Arial"/>
          <w:sz w:val="22"/>
          <w:szCs w:val="22"/>
        </w:rPr>
      </w:pPr>
      <w:r w:rsidRPr="00DA3C14">
        <w:rPr>
          <w:rFonts w:ascii="Calibri" w:hAnsi="Calibri" w:cs="Arial"/>
          <w:sz w:val="22"/>
          <w:szCs w:val="22"/>
        </w:rPr>
        <w:t xml:space="preserve">Le sous-traitant est autorisé à traiter les données à caractère personnel nécessaires pour </w:t>
      </w:r>
      <w:r w:rsidR="0079421D">
        <w:rPr>
          <w:rFonts w:ascii="Calibri" w:hAnsi="Calibri" w:cs="Arial"/>
          <w:sz w:val="22"/>
          <w:szCs w:val="22"/>
        </w:rPr>
        <w:t>exécuter</w:t>
      </w:r>
      <w:r w:rsidRPr="00DA3C14">
        <w:rPr>
          <w:rFonts w:ascii="Calibri" w:hAnsi="Calibri" w:cs="Arial"/>
          <w:sz w:val="22"/>
          <w:szCs w:val="22"/>
        </w:rPr>
        <w:t xml:space="preserve"> le ou les </w:t>
      </w:r>
      <w:r w:rsidRPr="00590168">
        <w:rPr>
          <w:rFonts w:ascii="Calibri" w:hAnsi="Calibri" w:cs="Arial"/>
          <w:sz w:val="22"/>
          <w:szCs w:val="22"/>
        </w:rPr>
        <w:t>service(s)</w:t>
      </w:r>
      <w:r w:rsidRPr="00DA3C14">
        <w:rPr>
          <w:rFonts w:ascii="Calibri" w:hAnsi="Calibri" w:cs="Arial"/>
          <w:sz w:val="22"/>
          <w:szCs w:val="22"/>
        </w:rPr>
        <w:t xml:space="preserve"> </w:t>
      </w:r>
      <w:r w:rsidR="00D05627">
        <w:rPr>
          <w:rFonts w:ascii="Calibri" w:hAnsi="Calibri" w:cs="Arial"/>
          <w:sz w:val="22"/>
          <w:szCs w:val="22"/>
        </w:rPr>
        <w:t>décrit</w:t>
      </w:r>
      <w:r w:rsidR="00590168">
        <w:rPr>
          <w:rFonts w:ascii="Calibri" w:hAnsi="Calibri" w:cs="Arial"/>
          <w:sz w:val="22"/>
          <w:szCs w:val="22"/>
        </w:rPr>
        <w:t>(</w:t>
      </w:r>
      <w:r w:rsidR="00D05627">
        <w:rPr>
          <w:rFonts w:ascii="Calibri" w:hAnsi="Calibri" w:cs="Arial"/>
          <w:sz w:val="22"/>
          <w:szCs w:val="22"/>
        </w:rPr>
        <w:t>s</w:t>
      </w:r>
      <w:r w:rsidR="00590168">
        <w:rPr>
          <w:rFonts w:ascii="Calibri" w:hAnsi="Calibri" w:cs="Arial"/>
          <w:sz w:val="22"/>
          <w:szCs w:val="22"/>
        </w:rPr>
        <w:t>)</w:t>
      </w:r>
      <w:r w:rsidR="00D05627">
        <w:rPr>
          <w:rFonts w:ascii="Calibri" w:hAnsi="Calibri" w:cs="Arial"/>
          <w:sz w:val="22"/>
          <w:szCs w:val="22"/>
        </w:rPr>
        <w:t xml:space="preserve"> à l’article </w:t>
      </w:r>
      <w:r w:rsidR="00C55F91">
        <w:rPr>
          <w:rFonts w:ascii="Calibri" w:hAnsi="Calibri" w:cs="Arial"/>
          <w:sz w:val="22"/>
          <w:szCs w:val="22"/>
        </w:rPr>
        <w:t>E</w:t>
      </w:r>
      <w:r w:rsidR="00D05627">
        <w:rPr>
          <w:rFonts w:ascii="Calibri" w:hAnsi="Calibri" w:cs="Arial"/>
          <w:sz w:val="22"/>
          <w:szCs w:val="22"/>
        </w:rPr>
        <w:t xml:space="preserve"> de la présente déclaration. </w:t>
      </w:r>
    </w:p>
    <w:p w14:paraId="32B18E87" w14:textId="77777777" w:rsidR="00D05627" w:rsidRDefault="00D05627" w:rsidP="00937D87">
      <w:pPr>
        <w:jc w:val="both"/>
        <w:rPr>
          <w:rFonts w:ascii="Calibri" w:hAnsi="Calibri" w:cs="Arial"/>
          <w:sz w:val="22"/>
          <w:szCs w:val="22"/>
        </w:rPr>
      </w:pPr>
    </w:p>
    <w:p w14:paraId="60B5AF00" w14:textId="77777777" w:rsidR="00D05627" w:rsidRDefault="00D05627" w:rsidP="00937D87">
      <w:pPr>
        <w:tabs>
          <w:tab w:val="left" w:pos="576"/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Les </w:t>
      </w:r>
      <w:r w:rsidR="00717537">
        <w:rPr>
          <w:rFonts w:ascii="Calibri" w:hAnsi="Calibri" w:cs="Arial"/>
          <w:sz w:val="22"/>
          <w:szCs w:val="22"/>
        </w:rPr>
        <w:t xml:space="preserve">modalités de traitement des données à caractères personnel (durée du traitement, </w:t>
      </w:r>
      <w:r w:rsidR="00134DCA">
        <w:rPr>
          <w:rFonts w:ascii="Calibri" w:hAnsi="Calibri" w:cs="Arial"/>
          <w:sz w:val="22"/>
          <w:szCs w:val="22"/>
        </w:rPr>
        <w:t xml:space="preserve">la </w:t>
      </w:r>
      <w:r w:rsidR="00717537">
        <w:rPr>
          <w:rFonts w:ascii="Calibri" w:hAnsi="Calibri" w:cs="Arial"/>
          <w:sz w:val="22"/>
          <w:szCs w:val="22"/>
        </w:rPr>
        <w:t>nature des opérations réalisées, finalités du traitement)</w:t>
      </w:r>
      <w:r>
        <w:rPr>
          <w:rFonts w:ascii="Calibri" w:hAnsi="Calibri" w:cs="Arial"/>
          <w:sz w:val="22"/>
          <w:szCs w:val="22"/>
        </w:rPr>
        <w:t xml:space="preserve"> sont celles mentionnées dans le Cahier des Clauses Administratives Particulières (CCAP). </w:t>
      </w:r>
    </w:p>
    <w:p w14:paraId="35078AA9" w14:textId="77777777" w:rsidR="00D05627" w:rsidRDefault="00D05627" w:rsidP="00937D87">
      <w:pPr>
        <w:jc w:val="both"/>
        <w:rPr>
          <w:rFonts w:ascii="Calibri" w:hAnsi="Calibri" w:cs="Arial"/>
          <w:sz w:val="22"/>
          <w:szCs w:val="22"/>
        </w:rPr>
      </w:pPr>
    </w:p>
    <w:p w14:paraId="7D5F524D" w14:textId="77777777" w:rsidR="008C2320" w:rsidRPr="00DA3C14" w:rsidRDefault="008C2320" w:rsidP="00937D87">
      <w:pPr>
        <w:jc w:val="both"/>
        <w:rPr>
          <w:rFonts w:ascii="Calibri" w:hAnsi="Calibri" w:cs="Arial"/>
          <w:sz w:val="22"/>
          <w:szCs w:val="22"/>
        </w:rPr>
      </w:pPr>
      <w:r w:rsidRPr="00DA3C14">
        <w:rPr>
          <w:rFonts w:ascii="Calibri" w:hAnsi="Calibri" w:cs="Arial"/>
          <w:sz w:val="22"/>
          <w:szCs w:val="22"/>
        </w:rPr>
        <w:t xml:space="preserve">Le </w:t>
      </w:r>
      <w:r w:rsidRPr="004C57F8">
        <w:rPr>
          <w:rFonts w:ascii="Calibri" w:hAnsi="Calibri" w:cs="Arial"/>
          <w:sz w:val="22"/>
          <w:szCs w:val="22"/>
        </w:rPr>
        <w:t>soumissionnaire</w:t>
      </w:r>
      <w:r w:rsidRPr="00DA3C14">
        <w:rPr>
          <w:rFonts w:ascii="Calibri" w:hAnsi="Calibri" w:cs="Arial"/>
          <w:sz w:val="22"/>
          <w:szCs w:val="22"/>
        </w:rPr>
        <w:t xml:space="preserve"> déclare que :</w:t>
      </w:r>
    </w:p>
    <w:p w14:paraId="4CE55D2A" w14:textId="77777777" w:rsidR="008C2320" w:rsidRPr="00DA3C14" w:rsidRDefault="008C2320" w:rsidP="00937D87">
      <w:pPr>
        <w:jc w:val="both"/>
        <w:rPr>
          <w:rFonts w:ascii="Calibri" w:hAnsi="Calibri" w:cs="Arial"/>
          <w:sz w:val="22"/>
          <w:szCs w:val="22"/>
        </w:rPr>
      </w:pPr>
    </w:p>
    <w:p w14:paraId="16340494" w14:textId="77777777" w:rsidR="008C2320" w:rsidRPr="00DA3C14" w:rsidRDefault="008C2320" w:rsidP="00937D87">
      <w:pPr>
        <w:numPr>
          <w:ilvl w:val="0"/>
          <w:numId w:val="27"/>
        </w:numPr>
        <w:jc w:val="both"/>
        <w:rPr>
          <w:rFonts w:ascii="Calibri" w:hAnsi="Calibri" w:cs="Arial"/>
          <w:sz w:val="22"/>
          <w:szCs w:val="22"/>
        </w:rPr>
      </w:pPr>
      <w:r w:rsidRPr="00DA3C14">
        <w:rPr>
          <w:rFonts w:ascii="Calibri" w:hAnsi="Calibri" w:cs="Arial"/>
          <w:sz w:val="22"/>
          <w:szCs w:val="22"/>
        </w:rPr>
        <w:t>Le sous-traitant présente des garanties suffisantes pour la mise en œuvre de mesures techniques et organisationnelles propres à assurer la protection des données personnelles ;</w:t>
      </w:r>
    </w:p>
    <w:p w14:paraId="64A05FF4" w14:textId="77777777" w:rsidR="008C2320" w:rsidRPr="00DA3C14" w:rsidRDefault="008C2320" w:rsidP="00937D87">
      <w:pPr>
        <w:jc w:val="both"/>
        <w:rPr>
          <w:rFonts w:ascii="Calibri" w:hAnsi="Calibri" w:cs="Arial"/>
          <w:sz w:val="22"/>
          <w:szCs w:val="22"/>
        </w:rPr>
      </w:pPr>
    </w:p>
    <w:p w14:paraId="778E0AB3" w14:textId="77777777" w:rsidR="008C2320" w:rsidRPr="008C2320" w:rsidRDefault="008C2320" w:rsidP="00937D87">
      <w:pPr>
        <w:numPr>
          <w:ilvl w:val="0"/>
          <w:numId w:val="27"/>
        </w:numPr>
        <w:jc w:val="both"/>
      </w:pPr>
      <w:r w:rsidRPr="00DA3C14">
        <w:rPr>
          <w:rFonts w:ascii="Calibri" w:hAnsi="Calibri" w:cs="Arial"/>
          <w:sz w:val="22"/>
          <w:szCs w:val="22"/>
        </w:rPr>
        <w:t>Le contrat de sous-traitance intègre les clauses obligatoires prévues par l’article 28 du règlement (UE) 2016/679 du Parlement européen et du Conseil du 27 avril 2016 relatif à la protection des personnes physiques à l’égard du traitement des données à caractère personnel et à la libre circulation de ces données et abrogeant la directive 95/46/CE (RGPD).</w:t>
      </w:r>
    </w:p>
    <w:p w14:paraId="1F3D66EC" w14:textId="77777777" w:rsidR="00374C29" w:rsidRDefault="004C3A89" w:rsidP="00CA6CD6">
      <w:r>
        <w:br w:type="page"/>
      </w:r>
    </w:p>
    <w:p w14:paraId="11A222CF" w14:textId="77777777" w:rsidR="00374C29" w:rsidRPr="00CA6CD6" w:rsidRDefault="00374C29" w:rsidP="00CA6CD6"/>
    <w:p w14:paraId="141E2616" w14:textId="77777777" w:rsidR="002945D6" w:rsidRDefault="005B61FB" w:rsidP="005B61FB">
      <w:pPr>
        <w:pStyle w:val="Titre1"/>
      </w:pPr>
      <w:r>
        <w:t>ACCEPTATION ET AGREMENT DES CONDITIONS DE PAIEMENT DU SOUS-TRAITANT</w:t>
      </w:r>
    </w:p>
    <w:p w14:paraId="63A7C706" w14:textId="77777777" w:rsidR="005B61FB" w:rsidRPr="005B61FB" w:rsidRDefault="005B61FB" w:rsidP="005B61FB"/>
    <w:p w14:paraId="368B1163" w14:textId="77777777" w:rsidR="00332B12" w:rsidRPr="00AD090F" w:rsidRDefault="009F202E" w:rsidP="00332B12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</w:t>
      </w:r>
      <w:r w:rsidR="002945D6">
        <w:rPr>
          <w:rFonts w:ascii="Calibri" w:hAnsi="Calibri" w:cs="Arial"/>
          <w:b/>
          <w:sz w:val="22"/>
          <w:szCs w:val="22"/>
        </w:rPr>
        <w:t xml:space="preserve">1. </w:t>
      </w:r>
      <w:r w:rsidR="00332B12" w:rsidRPr="00AD090F">
        <w:rPr>
          <w:rFonts w:ascii="Calibri" w:hAnsi="Calibri" w:cs="Arial"/>
          <w:b/>
          <w:sz w:val="22"/>
          <w:szCs w:val="22"/>
        </w:rPr>
        <w:t xml:space="preserve">Signature </w:t>
      </w:r>
      <w:r w:rsidR="005B61FB">
        <w:rPr>
          <w:rFonts w:ascii="Calibri" w:hAnsi="Calibri" w:cs="Arial"/>
          <w:b/>
          <w:sz w:val="22"/>
          <w:szCs w:val="22"/>
        </w:rPr>
        <w:t xml:space="preserve">de l’acte spécial par le </w:t>
      </w:r>
      <w:r w:rsidR="00130004">
        <w:rPr>
          <w:rFonts w:ascii="Calibri" w:hAnsi="Calibri" w:cs="Arial"/>
          <w:b/>
          <w:sz w:val="22"/>
          <w:szCs w:val="22"/>
        </w:rPr>
        <w:t>soumissionnaire</w:t>
      </w:r>
      <w:r w:rsidR="005B61FB">
        <w:rPr>
          <w:rFonts w:ascii="Calibri" w:hAnsi="Calibri" w:cs="Arial"/>
          <w:b/>
          <w:sz w:val="22"/>
          <w:szCs w:val="22"/>
        </w:rPr>
        <w:t xml:space="preserve"> </w:t>
      </w:r>
      <w:r w:rsidR="005B61FB" w:rsidRPr="00AD090F">
        <w:rPr>
          <w:rFonts w:ascii="Calibri" w:hAnsi="Calibri" w:cs="Arial"/>
          <w:b/>
          <w:sz w:val="22"/>
          <w:szCs w:val="22"/>
        </w:rPr>
        <w:t>:</w:t>
      </w:r>
    </w:p>
    <w:p w14:paraId="1026E580" w14:textId="77777777" w:rsidR="00332B12" w:rsidRPr="00AD090F" w:rsidRDefault="00332B12" w:rsidP="00332B12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AD090F" w14:paraId="0BD7F8DE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F0D82" w14:textId="77777777" w:rsidR="00332B12" w:rsidRPr="00AD090F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Nom, prénom et qualité</w:t>
            </w:r>
          </w:p>
          <w:p w14:paraId="70F5FBEE" w14:textId="77777777" w:rsidR="00332B12" w:rsidRPr="00AD090F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proofErr w:type="gramStart"/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du</w:t>
            </w:r>
            <w:proofErr w:type="gramEnd"/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ED325" w14:textId="77777777" w:rsidR="00332B12" w:rsidRPr="00AD090F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70BAE" w14:textId="77777777" w:rsidR="00332B12" w:rsidRPr="00AD090F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Signature</w:t>
            </w:r>
          </w:p>
        </w:tc>
      </w:tr>
      <w:tr w:rsidR="00332B12" w:rsidRPr="00AD090F" w14:paraId="59251C68" w14:textId="77777777" w:rsidTr="00A001F7">
        <w:trPr>
          <w:trHeight w:val="203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730A47" w14:textId="77777777" w:rsidR="00332B12" w:rsidRPr="00FA7682" w:rsidRDefault="00332B12" w:rsidP="00CE57DB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5E3763" w14:textId="77777777" w:rsidR="00332B12" w:rsidRPr="00AD090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7F9288" w14:textId="77777777" w:rsidR="00332B12" w:rsidRPr="00AD090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</w:tbl>
    <w:p w14:paraId="7FBFBA0A" w14:textId="77777777" w:rsidR="002904AF" w:rsidRDefault="002904AF" w:rsidP="002904AF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AD090F">
        <w:rPr>
          <w:rFonts w:ascii="Calibri" w:hAnsi="Calibri" w:cs="Arial"/>
          <w:sz w:val="22"/>
          <w:szCs w:val="22"/>
        </w:rPr>
        <w:t>(*) Le signataire doit avoir le pouvoir d’engager la personne qu’il représente.</w:t>
      </w:r>
    </w:p>
    <w:p w14:paraId="7950FFED" w14:textId="77777777" w:rsidR="005B61FB" w:rsidRDefault="005B61FB" w:rsidP="002904AF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33770F53" w14:textId="77777777" w:rsidR="002945D6" w:rsidRPr="00AD090F" w:rsidRDefault="002945D6" w:rsidP="002904AF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7993B01A" w14:textId="77777777" w:rsidR="005B61FB" w:rsidRPr="00AD090F" w:rsidRDefault="009F202E" w:rsidP="005B61FB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</w:t>
      </w:r>
      <w:r w:rsidR="005B61FB">
        <w:rPr>
          <w:rFonts w:ascii="Calibri" w:hAnsi="Calibri" w:cs="Arial"/>
          <w:b/>
          <w:sz w:val="22"/>
          <w:szCs w:val="22"/>
        </w:rPr>
        <w:t xml:space="preserve">2. </w:t>
      </w:r>
      <w:r w:rsidR="005B61FB" w:rsidRPr="00AD090F">
        <w:rPr>
          <w:rFonts w:ascii="Calibri" w:hAnsi="Calibri" w:cs="Arial"/>
          <w:b/>
          <w:sz w:val="22"/>
          <w:szCs w:val="22"/>
        </w:rPr>
        <w:t xml:space="preserve">Signature </w:t>
      </w:r>
      <w:r w:rsidR="005B61FB">
        <w:rPr>
          <w:rFonts w:ascii="Calibri" w:hAnsi="Calibri" w:cs="Arial"/>
          <w:b/>
          <w:sz w:val="22"/>
          <w:szCs w:val="22"/>
        </w:rPr>
        <w:t xml:space="preserve">de l’acte spécial par le sous-traitant </w:t>
      </w:r>
      <w:r w:rsidR="005B61FB" w:rsidRPr="00AD090F">
        <w:rPr>
          <w:rFonts w:ascii="Calibri" w:hAnsi="Calibri" w:cs="Arial"/>
          <w:b/>
          <w:sz w:val="22"/>
          <w:szCs w:val="22"/>
        </w:rPr>
        <w:t>:</w:t>
      </w:r>
    </w:p>
    <w:p w14:paraId="31D7C431" w14:textId="77777777" w:rsidR="005B61FB" w:rsidRPr="00AD090F" w:rsidRDefault="005B61FB" w:rsidP="005B61FB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5B61FB" w:rsidRPr="00AD090F" w14:paraId="0815713A" w14:textId="77777777" w:rsidTr="00F44CA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E5143" w14:textId="77777777" w:rsidR="005B61FB" w:rsidRPr="00AD090F" w:rsidRDefault="005B61FB" w:rsidP="00F44CAF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Nom, prénom et qualité</w:t>
            </w:r>
          </w:p>
          <w:p w14:paraId="17D0396E" w14:textId="77777777" w:rsidR="005B61FB" w:rsidRPr="00AD090F" w:rsidRDefault="005B61FB" w:rsidP="00F44CAF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proofErr w:type="gramStart"/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du</w:t>
            </w:r>
            <w:proofErr w:type="gramEnd"/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7EC61" w14:textId="77777777" w:rsidR="005B61FB" w:rsidRPr="00AD090F" w:rsidRDefault="005B61FB" w:rsidP="00F44CAF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420A7" w14:textId="77777777" w:rsidR="005B61FB" w:rsidRPr="00AD090F" w:rsidRDefault="005B61FB" w:rsidP="00F44CAF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Signature</w:t>
            </w:r>
          </w:p>
        </w:tc>
      </w:tr>
      <w:tr w:rsidR="005B61FB" w:rsidRPr="00AD090F" w14:paraId="19AAE78F" w14:textId="77777777" w:rsidTr="00A001F7">
        <w:trPr>
          <w:trHeight w:val="232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6748" w14:textId="77777777" w:rsidR="005B61FB" w:rsidRPr="00FA7682" w:rsidRDefault="005B61FB" w:rsidP="00F44CA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780B40" w14:textId="77777777" w:rsidR="005B61FB" w:rsidRPr="00AD090F" w:rsidRDefault="005B61FB" w:rsidP="00F44CAF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5464C7" w14:textId="77777777" w:rsidR="005B61FB" w:rsidRPr="00AD090F" w:rsidRDefault="005B61FB" w:rsidP="00F44CAF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</w:tbl>
    <w:p w14:paraId="4C821471" w14:textId="77777777" w:rsidR="005B61FB" w:rsidRDefault="005B61FB" w:rsidP="005B61FB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  <w:r w:rsidRPr="00AD090F">
        <w:rPr>
          <w:rFonts w:ascii="Calibri" w:hAnsi="Calibri" w:cs="Arial"/>
          <w:sz w:val="22"/>
          <w:szCs w:val="22"/>
        </w:rPr>
        <w:t>(*) Le signataire doit avoir le pouvoir d’engager la personne qu’il représente.</w:t>
      </w:r>
    </w:p>
    <w:p w14:paraId="3557156F" w14:textId="77777777" w:rsidR="00AE4B5E" w:rsidRDefault="00AE4B5E" w:rsidP="00AE4B5E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68DE09C1" w14:textId="77777777" w:rsidR="005B61FB" w:rsidRDefault="005B61FB" w:rsidP="00AE4B5E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2929276D" w14:textId="77777777" w:rsidR="00EB0DE2" w:rsidRPr="00AD090F" w:rsidRDefault="009F202E" w:rsidP="00EB0DE2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</w:t>
      </w:r>
      <w:r w:rsidR="005B61FB">
        <w:rPr>
          <w:rFonts w:ascii="Calibri" w:hAnsi="Calibri" w:cs="Arial"/>
          <w:b/>
          <w:sz w:val="22"/>
          <w:szCs w:val="22"/>
        </w:rPr>
        <w:t>3</w:t>
      </w:r>
      <w:r w:rsidR="00EB0DE2">
        <w:rPr>
          <w:rFonts w:ascii="Calibri" w:hAnsi="Calibri" w:cs="Arial"/>
          <w:b/>
          <w:sz w:val="22"/>
          <w:szCs w:val="22"/>
        </w:rPr>
        <w:t xml:space="preserve">. </w:t>
      </w:r>
      <w:r w:rsidR="00EB0DE2" w:rsidRPr="00AD090F">
        <w:rPr>
          <w:rFonts w:ascii="Calibri" w:hAnsi="Calibri" w:cs="Arial"/>
          <w:b/>
          <w:sz w:val="22"/>
          <w:szCs w:val="22"/>
        </w:rPr>
        <w:t xml:space="preserve">Signature </w:t>
      </w:r>
      <w:r w:rsidR="004C3A89">
        <w:rPr>
          <w:rFonts w:ascii="Calibri" w:hAnsi="Calibri" w:cs="Arial"/>
          <w:b/>
          <w:sz w:val="22"/>
          <w:szCs w:val="22"/>
        </w:rPr>
        <w:t>de l’acte spécial</w:t>
      </w:r>
      <w:r w:rsidR="00EB0DE2" w:rsidRPr="00AD090F">
        <w:rPr>
          <w:rFonts w:ascii="Calibri" w:hAnsi="Calibri" w:cs="Arial"/>
          <w:b/>
          <w:sz w:val="22"/>
          <w:szCs w:val="22"/>
        </w:rPr>
        <w:t xml:space="preserve"> par le </w:t>
      </w:r>
      <w:r w:rsidR="00EB0DE2">
        <w:rPr>
          <w:rFonts w:ascii="Calibri" w:hAnsi="Calibri" w:cs="Arial"/>
          <w:b/>
          <w:sz w:val="22"/>
          <w:szCs w:val="22"/>
        </w:rPr>
        <w:t>pouvoir adjudicateur</w:t>
      </w:r>
      <w:r w:rsidR="00EB0DE2" w:rsidRPr="00AD090F">
        <w:rPr>
          <w:rFonts w:ascii="Calibri" w:hAnsi="Calibri" w:cs="Arial"/>
          <w:b/>
          <w:sz w:val="22"/>
          <w:szCs w:val="22"/>
        </w:rPr>
        <w:t> :</w:t>
      </w:r>
    </w:p>
    <w:p w14:paraId="2ADA532C" w14:textId="77777777" w:rsidR="00EB0DE2" w:rsidRPr="00AD090F" w:rsidRDefault="00EB0DE2" w:rsidP="00EB0DE2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EB0DE2" w:rsidRPr="00AD090F" w14:paraId="5D4C94C4" w14:textId="77777777" w:rsidTr="006419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578E8" w14:textId="77777777" w:rsidR="00EB0DE2" w:rsidRPr="00AD090F" w:rsidRDefault="00EB0DE2" w:rsidP="006419E7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Nom, prénom et qualité</w:t>
            </w:r>
          </w:p>
          <w:p w14:paraId="10EC1F6C" w14:textId="77777777" w:rsidR="00EB0DE2" w:rsidRPr="00AD090F" w:rsidRDefault="00EB0DE2" w:rsidP="006419E7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proofErr w:type="gramStart"/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du</w:t>
            </w:r>
            <w:proofErr w:type="gramEnd"/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E1C1E" w14:textId="77777777" w:rsidR="00EB0DE2" w:rsidRPr="00AD090F" w:rsidRDefault="00EB0DE2" w:rsidP="006419E7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99957" w14:textId="77777777" w:rsidR="00EB0DE2" w:rsidRPr="00AD090F" w:rsidRDefault="00EB0DE2" w:rsidP="006419E7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AD090F">
              <w:rPr>
                <w:rFonts w:ascii="Calibri" w:hAnsi="Calibri" w:cs="Arial"/>
                <w:b/>
                <w:bCs/>
                <w:sz w:val="22"/>
                <w:szCs w:val="22"/>
              </w:rPr>
              <w:t>Signature</w:t>
            </w:r>
          </w:p>
        </w:tc>
      </w:tr>
      <w:tr w:rsidR="00EB0DE2" w:rsidRPr="00AD090F" w14:paraId="4AC8FBB6" w14:textId="77777777" w:rsidTr="00A001F7">
        <w:trPr>
          <w:trHeight w:val="247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F40E46" w14:textId="77777777" w:rsidR="00EB0DE2" w:rsidRDefault="00EB0DE2" w:rsidP="006419E7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  <w:p w14:paraId="76D482EC" w14:textId="77777777" w:rsidR="00AA76C6" w:rsidRDefault="00AA76C6" w:rsidP="00AA76C6">
            <w:pPr>
              <w:pStyle w:val="paragraph"/>
              <w:spacing w:before="0" w:beforeAutospacing="0" w:after="0" w:afterAutospacing="0"/>
              <w:ind w:right="1275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1AF7C5D" w14:textId="77777777" w:rsidR="00AA76C6" w:rsidRDefault="00AA76C6" w:rsidP="00AA76C6">
            <w:pPr>
              <w:pStyle w:val="paragraph"/>
              <w:spacing w:before="0" w:beforeAutospacing="0" w:after="0" w:afterAutospacing="0"/>
              <w:ind w:right="1275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 xml:space="preserve">Pascale MOCAËR, </w:t>
            </w:r>
          </w:p>
          <w:p w14:paraId="5442D386" w14:textId="77777777" w:rsidR="00AA76C6" w:rsidRDefault="00AA76C6" w:rsidP="00AA76C6">
            <w:pPr>
              <w:pStyle w:val="paragraph"/>
              <w:spacing w:before="0" w:beforeAutospacing="0" w:after="0" w:afterAutospacing="0"/>
              <w:ind w:right="1275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Présidente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2B9B06C" w14:textId="77777777" w:rsidR="00AA76C6" w:rsidRDefault="00AA76C6" w:rsidP="00AA76C6">
            <w:pPr>
              <w:pStyle w:val="paragraph"/>
              <w:spacing w:before="0" w:beforeAutospacing="0" w:after="0" w:afterAutospacing="0"/>
              <w:ind w:right="127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48B1D28F" w14:textId="77777777" w:rsidR="00AA76C6" w:rsidRDefault="00AA76C6" w:rsidP="00AA76C6">
            <w:pPr>
              <w:pStyle w:val="paragraph"/>
              <w:spacing w:before="0" w:beforeAutospacing="0" w:after="0" w:afterAutospacing="0"/>
              <w:ind w:right="127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i/>
                <w:iCs/>
                <w:sz w:val="22"/>
                <w:szCs w:val="22"/>
              </w:rPr>
              <w:t>Par délégation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8E7A20C" w14:textId="77777777" w:rsidR="00EB0DE2" w:rsidRDefault="00EB0DE2" w:rsidP="006419E7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  <w:p w14:paraId="194087FE" w14:textId="77777777" w:rsidR="00EB0DE2" w:rsidRDefault="00EB0DE2" w:rsidP="006419E7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  <w:p w14:paraId="5BADE8BF" w14:textId="77777777" w:rsidR="00EB0DE2" w:rsidRPr="00AD090F" w:rsidRDefault="00EB0DE2" w:rsidP="006419E7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C6E08C" w14:textId="77777777" w:rsidR="00EB0DE2" w:rsidRPr="00AD090F" w:rsidRDefault="00EB0DE2" w:rsidP="006419E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A129B0" w14:textId="77777777" w:rsidR="00EB0DE2" w:rsidRPr="00AD090F" w:rsidRDefault="00EB0DE2" w:rsidP="006419E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</w:tbl>
    <w:p w14:paraId="1B6D467E" w14:textId="77777777" w:rsidR="00AE4B5E" w:rsidRPr="00AD090F" w:rsidRDefault="00AE4B5E" w:rsidP="00332B12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4A360D4A" w14:textId="77777777" w:rsidR="00FC0D82" w:rsidRPr="00AD090F" w:rsidRDefault="00FC0D82" w:rsidP="009B45B9">
      <w:pPr>
        <w:tabs>
          <w:tab w:val="left" w:pos="851"/>
        </w:tabs>
        <w:rPr>
          <w:rFonts w:ascii="Calibri" w:hAnsi="Calibri" w:cs="Arial"/>
          <w:sz w:val="22"/>
          <w:szCs w:val="22"/>
        </w:rPr>
      </w:pPr>
    </w:p>
    <w:p w14:paraId="16A8AE98" w14:textId="77777777" w:rsidR="009B1CD0" w:rsidRPr="00AD090F" w:rsidRDefault="009B1CD0" w:rsidP="009B45B9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603EC779" w14:textId="77777777" w:rsidR="009B1CD0" w:rsidRPr="00AD090F" w:rsidRDefault="009B1CD0" w:rsidP="009B45B9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63774705" w14:textId="77777777" w:rsidR="009B1CD0" w:rsidRPr="00AD090F" w:rsidRDefault="009B1CD0" w:rsidP="009B45B9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71EC7164" w14:textId="77777777" w:rsidR="002C2CA3" w:rsidRPr="00AD090F" w:rsidRDefault="002C2CA3" w:rsidP="009B45B9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16C6FCB8" w14:textId="77777777" w:rsidR="003A7270" w:rsidRPr="00AD090F" w:rsidRDefault="003A7270" w:rsidP="009B45B9">
      <w:pPr>
        <w:tabs>
          <w:tab w:val="left" w:pos="851"/>
        </w:tabs>
        <w:rPr>
          <w:rFonts w:ascii="Calibri" w:hAnsi="Calibri" w:cs="Arial"/>
          <w:sz w:val="22"/>
          <w:szCs w:val="22"/>
        </w:rPr>
      </w:pPr>
    </w:p>
    <w:sectPr w:rsidR="003A7270" w:rsidRPr="00AD090F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D0BD0" w14:textId="77777777" w:rsidR="00E6574D" w:rsidRDefault="00E6574D">
      <w:r>
        <w:separator/>
      </w:r>
    </w:p>
  </w:endnote>
  <w:endnote w:type="continuationSeparator" w:id="0">
    <w:p w14:paraId="32225199" w14:textId="77777777" w:rsidR="00E6574D" w:rsidRDefault="00E6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91EF4" w14:textId="30D9F0B8" w:rsidR="005824AE" w:rsidRPr="00AD090F" w:rsidRDefault="003965BA" w:rsidP="00D23672">
    <w:pPr>
      <w:tabs>
        <w:tab w:val="center" w:pos="5102"/>
        <w:tab w:val="left" w:pos="6237"/>
        <w:tab w:val="right" w:pos="10204"/>
      </w:tabs>
      <w:jc w:val="center"/>
      <w:rPr>
        <w:rFonts w:ascii="Calibri" w:hAnsi="Calibri"/>
      </w:rPr>
    </w:pPr>
    <w:r w:rsidRPr="00AD090F">
      <w:rPr>
        <w:rFonts w:ascii="Calibri" w:hAnsi="Calibri"/>
      </w:rPr>
      <w:t xml:space="preserve">Acte </w:t>
    </w:r>
    <w:r w:rsidR="00C41CB0">
      <w:rPr>
        <w:rFonts w:ascii="Calibri" w:hAnsi="Calibri"/>
      </w:rPr>
      <w:t>spécial de sous-traitance</w:t>
    </w:r>
    <w:r w:rsidR="00726518">
      <w:rPr>
        <w:rFonts w:ascii="Calibri" w:hAnsi="Calibri"/>
      </w:rPr>
      <w:t xml:space="preserve"> au moment du dépôt de </w:t>
    </w:r>
    <w:r w:rsidR="000D59C4" w:rsidRPr="00052F93">
      <w:rPr>
        <w:rFonts w:ascii="Calibri" w:hAnsi="Calibri"/>
      </w:rPr>
      <w:t xml:space="preserve">l’offre </w:t>
    </w:r>
    <w:r w:rsidR="000D59C4" w:rsidRPr="00052F93">
      <w:rPr>
        <w:rFonts w:ascii="Calibri" w:hAnsi="Calibri"/>
      </w:rPr>
      <w:tab/>
    </w:r>
    <w:r w:rsidR="00726518" w:rsidRPr="00052F93">
      <w:rPr>
        <w:rFonts w:ascii="Calibri" w:hAnsi="Calibri"/>
      </w:rPr>
      <w:t xml:space="preserve">       </w:t>
    </w:r>
    <w:proofErr w:type="gramStart"/>
    <w:r w:rsidR="00726518" w:rsidRPr="00052F93">
      <w:rPr>
        <w:rFonts w:ascii="Calibri" w:hAnsi="Calibri"/>
      </w:rPr>
      <w:t xml:space="preserve"> </w:t>
    </w:r>
    <w:r w:rsidR="004338EE" w:rsidRPr="00052F93">
      <w:rPr>
        <w:rFonts w:ascii="Calibri" w:hAnsi="Calibri"/>
      </w:rPr>
      <w:t xml:space="preserve">  </w:t>
    </w:r>
    <w:r w:rsidRPr="00052F93">
      <w:rPr>
        <w:rFonts w:ascii="Calibri" w:hAnsi="Calibri"/>
      </w:rPr>
      <w:t>(</w:t>
    </w:r>
    <w:proofErr w:type="gramEnd"/>
    <w:r w:rsidR="00052F93" w:rsidRPr="00052F93">
      <w:rPr>
        <w:rFonts w:ascii="Calibri" w:hAnsi="Calibri"/>
      </w:rPr>
      <w:t>M_3</w:t>
    </w:r>
    <w:r w:rsidR="004C7B2B">
      <w:rPr>
        <w:rFonts w:ascii="Calibri" w:hAnsi="Calibri"/>
      </w:rPr>
      <w:t>200</w:t>
    </w:r>
    <w:r w:rsidRPr="00052F93">
      <w:rPr>
        <w:rFonts w:ascii="Calibri" w:hAnsi="Calibri"/>
      </w:rPr>
      <w:t>)</w:t>
    </w:r>
    <w:r w:rsidRPr="00AD090F">
      <w:rPr>
        <w:rFonts w:ascii="Calibri" w:hAnsi="Calibri"/>
      </w:rPr>
      <w:tab/>
      <w:t xml:space="preserve">Page </w:t>
    </w:r>
    <w:r w:rsidRPr="00AD090F">
      <w:rPr>
        <w:rFonts w:ascii="Calibri" w:hAnsi="Calibri"/>
        <w:b/>
        <w:bCs/>
      </w:rPr>
      <w:fldChar w:fldCharType="begin"/>
    </w:r>
    <w:r w:rsidRPr="00AD090F">
      <w:rPr>
        <w:rFonts w:ascii="Calibri" w:hAnsi="Calibri"/>
        <w:b/>
        <w:bCs/>
      </w:rPr>
      <w:instrText>PAGE  \* Arabic  \* MERGEFORMAT</w:instrText>
    </w:r>
    <w:r w:rsidRPr="00AD090F">
      <w:rPr>
        <w:rFonts w:ascii="Calibri" w:hAnsi="Calibri"/>
        <w:b/>
        <w:bCs/>
      </w:rPr>
      <w:fldChar w:fldCharType="separate"/>
    </w:r>
    <w:r w:rsidR="00345470">
      <w:rPr>
        <w:rFonts w:ascii="Calibri" w:hAnsi="Calibri"/>
        <w:b/>
        <w:bCs/>
        <w:noProof/>
      </w:rPr>
      <w:t>5</w:t>
    </w:r>
    <w:r w:rsidRPr="00AD090F">
      <w:rPr>
        <w:rFonts w:ascii="Calibri" w:hAnsi="Calibri"/>
        <w:b/>
        <w:bCs/>
      </w:rPr>
      <w:fldChar w:fldCharType="end"/>
    </w:r>
    <w:r w:rsidRPr="00AD090F">
      <w:rPr>
        <w:rFonts w:ascii="Calibri" w:hAnsi="Calibri"/>
      </w:rPr>
      <w:t xml:space="preserve"> sur </w:t>
    </w:r>
    <w:r w:rsidRPr="00AD090F">
      <w:rPr>
        <w:rFonts w:ascii="Calibri" w:hAnsi="Calibri"/>
        <w:b/>
        <w:bCs/>
      </w:rPr>
      <w:fldChar w:fldCharType="begin"/>
    </w:r>
    <w:r w:rsidRPr="00AD090F">
      <w:rPr>
        <w:rFonts w:ascii="Calibri" w:hAnsi="Calibri"/>
        <w:b/>
        <w:bCs/>
      </w:rPr>
      <w:instrText>NUMPAGES  \* Arabic  \* MERGEFORMAT</w:instrText>
    </w:r>
    <w:r w:rsidRPr="00AD090F">
      <w:rPr>
        <w:rFonts w:ascii="Calibri" w:hAnsi="Calibri"/>
        <w:b/>
        <w:bCs/>
      </w:rPr>
      <w:fldChar w:fldCharType="separate"/>
    </w:r>
    <w:r w:rsidR="00345470">
      <w:rPr>
        <w:rFonts w:ascii="Calibri" w:hAnsi="Calibri"/>
        <w:b/>
        <w:bCs/>
        <w:noProof/>
      </w:rPr>
      <w:t>5</w:t>
    </w:r>
    <w:r w:rsidRPr="00AD090F">
      <w:rPr>
        <w:rFonts w:ascii="Calibri" w:hAnsi="Calibr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4EA3B" w14:textId="77777777" w:rsidR="00E6574D" w:rsidRDefault="00E6574D">
      <w:r>
        <w:separator/>
      </w:r>
    </w:p>
  </w:footnote>
  <w:footnote w:type="continuationSeparator" w:id="0">
    <w:p w14:paraId="62FD0424" w14:textId="77777777" w:rsidR="00E6574D" w:rsidRDefault="00E6574D">
      <w:r>
        <w:continuationSeparator/>
      </w:r>
    </w:p>
  </w:footnote>
  <w:footnote w:id="1">
    <w:p w14:paraId="4D6E41D8" w14:textId="77777777" w:rsidR="00CF5033" w:rsidRPr="008E7945" w:rsidRDefault="00CF5033">
      <w:pPr>
        <w:pStyle w:val="Notedebasdepage"/>
        <w:rPr>
          <w:rFonts w:ascii="Calibri" w:hAnsi="Calibri" w:cs="Calibri"/>
          <w:sz w:val="18"/>
          <w:szCs w:val="18"/>
        </w:rPr>
      </w:pPr>
      <w:r w:rsidRPr="008E7945">
        <w:rPr>
          <w:rStyle w:val="Appelnotedebasdep"/>
          <w:rFonts w:ascii="Calibri" w:hAnsi="Calibri" w:cs="Calibri"/>
          <w:sz w:val="18"/>
          <w:szCs w:val="18"/>
        </w:rPr>
        <w:footnoteRef/>
      </w:r>
      <w:r w:rsidRPr="008E7945">
        <w:rPr>
          <w:rFonts w:ascii="Calibri" w:hAnsi="Calibri" w:cs="Calibri"/>
          <w:sz w:val="18"/>
          <w:szCs w:val="18"/>
        </w:rPr>
        <w:t xml:space="preserve"> Article R. 2193-22 du Code de la commande publique</w:t>
      </w:r>
    </w:p>
  </w:footnote>
  <w:footnote w:id="2">
    <w:p w14:paraId="19E0D2B0" w14:textId="77777777" w:rsidR="00990A0A" w:rsidRPr="008E7945" w:rsidRDefault="00990A0A">
      <w:pPr>
        <w:pStyle w:val="Notedebasdepage"/>
        <w:rPr>
          <w:rFonts w:ascii="Calibri" w:hAnsi="Calibri" w:cs="Calibri"/>
          <w:sz w:val="18"/>
          <w:szCs w:val="18"/>
        </w:rPr>
      </w:pPr>
      <w:r w:rsidRPr="008E7945">
        <w:rPr>
          <w:rStyle w:val="Appelnotedebasdep"/>
          <w:rFonts w:ascii="Calibri" w:hAnsi="Calibri" w:cs="Calibri"/>
          <w:sz w:val="18"/>
          <w:szCs w:val="18"/>
        </w:rPr>
        <w:footnoteRef/>
      </w:r>
      <w:r w:rsidRPr="008E7945">
        <w:rPr>
          <w:rFonts w:ascii="Calibri" w:hAnsi="Calibri" w:cs="Calibri"/>
          <w:sz w:val="18"/>
          <w:szCs w:val="18"/>
        </w:rPr>
        <w:t xml:space="preserve"> Article R. 2191-5 du Code de la commande publique</w:t>
      </w:r>
    </w:p>
  </w:footnote>
  <w:footnote w:id="3">
    <w:p w14:paraId="60FF6DE5" w14:textId="77777777" w:rsidR="004927DD" w:rsidRPr="008E7945" w:rsidRDefault="004927DD">
      <w:pPr>
        <w:pStyle w:val="Notedebasdepage"/>
        <w:rPr>
          <w:rFonts w:ascii="Calibri" w:hAnsi="Calibri" w:cs="Calibri"/>
          <w:sz w:val="18"/>
          <w:szCs w:val="18"/>
        </w:rPr>
      </w:pPr>
      <w:r w:rsidRPr="008E7945">
        <w:rPr>
          <w:rStyle w:val="Appelnotedebasdep"/>
          <w:rFonts w:ascii="Calibri" w:hAnsi="Calibri" w:cs="Calibri"/>
          <w:sz w:val="18"/>
          <w:szCs w:val="18"/>
        </w:rPr>
        <w:footnoteRef/>
      </w:r>
      <w:r w:rsidRPr="008E7945">
        <w:rPr>
          <w:rFonts w:ascii="Calibri" w:hAnsi="Calibri" w:cs="Calibri"/>
          <w:sz w:val="18"/>
          <w:szCs w:val="18"/>
        </w:rPr>
        <w:t xml:space="preserve"> Article R.2343-14 du Code de la commande publique</w:t>
      </w:r>
    </w:p>
  </w:footnote>
  <w:footnote w:id="4">
    <w:p w14:paraId="4227E0BA" w14:textId="77777777" w:rsidR="004927DD" w:rsidRPr="008E7945" w:rsidRDefault="004927DD" w:rsidP="004927DD">
      <w:pPr>
        <w:jc w:val="both"/>
        <w:rPr>
          <w:rFonts w:ascii="Calibri" w:hAnsi="Calibri" w:cs="Calibri"/>
          <w:sz w:val="18"/>
          <w:szCs w:val="18"/>
        </w:rPr>
      </w:pPr>
      <w:r w:rsidRPr="008E7945">
        <w:rPr>
          <w:rStyle w:val="Appelnotedebasdep"/>
          <w:rFonts w:ascii="Calibri" w:hAnsi="Calibri" w:cs="Calibri"/>
          <w:sz w:val="18"/>
          <w:szCs w:val="18"/>
        </w:rPr>
        <w:footnoteRef/>
      </w:r>
      <w:r w:rsidRPr="008E7945">
        <w:rPr>
          <w:rFonts w:ascii="Calibri" w:hAnsi="Calibri" w:cs="Calibri"/>
          <w:sz w:val="18"/>
          <w:szCs w:val="18"/>
        </w:rPr>
        <w:t xml:space="preserve"> Article R.2143-14 du code de la commande publique</w:t>
      </w:r>
    </w:p>
    <w:p w14:paraId="0EE5270D" w14:textId="77777777" w:rsidR="004927DD" w:rsidRDefault="004927DD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824A18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1B6555D"/>
    <w:multiLevelType w:val="hybridMultilevel"/>
    <w:tmpl w:val="8F64932E"/>
    <w:lvl w:ilvl="0" w:tplc="040C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44D2476"/>
    <w:multiLevelType w:val="hybridMultilevel"/>
    <w:tmpl w:val="D2CC690C"/>
    <w:lvl w:ilvl="0" w:tplc="CE8EAF98">
      <w:start w:val="1"/>
      <w:numFmt w:val="upp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6F4522"/>
    <w:multiLevelType w:val="hybridMultilevel"/>
    <w:tmpl w:val="293C4234"/>
    <w:lvl w:ilvl="0" w:tplc="87FEB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47DAC"/>
    <w:multiLevelType w:val="hybridMultilevel"/>
    <w:tmpl w:val="7CF4265A"/>
    <w:lvl w:ilvl="0" w:tplc="B122EBE4">
      <w:start w:val="1"/>
      <w:numFmt w:val="upperLetter"/>
      <w:pStyle w:val="Titre1"/>
      <w:lvlText w:val="%1."/>
      <w:lvlJc w:val="left"/>
      <w:pPr>
        <w:ind w:left="928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D17E5"/>
    <w:multiLevelType w:val="hybridMultilevel"/>
    <w:tmpl w:val="D1B24E96"/>
    <w:lvl w:ilvl="0" w:tplc="AF04982E">
      <w:start w:val="2"/>
      <w:numFmt w:val="bullet"/>
      <w:lvlText w:val="-"/>
      <w:lvlJc w:val="right"/>
      <w:pPr>
        <w:ind w:left="720" w:hanging="360"/>
      </w:pPr>
      <w:rPr>
        <w:rFonts w:ascii="Corbel" w:eastAsia="Times New Roman" w:hAnsi="Corbe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3720A"/>
    <w:multiLevelType w:val="hybridMultilevel"/>
    <w:tmpl w:val="5420B5E0"/>
    <w:lvl w:ilvl="0" w:tplc="DB4217AA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E285E"/>
    <w:multiLevelType w:val="hybridMultilevel"/>
    <w:tmpl w:val="A2F03EF8"/>
    <w:lvl w:ilvl="0" w:tplc="040C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29E14F4"/>
    <w:multiLevelType w:val="hybridMultilevel"/>
    <w:tmpl w:val="A2B6B004"/>
    <w:lvl w:ilvl="0" w:tplc="6B96B5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16E60"/>
    <w:multiLevelType w:val="hybridMultilevel"/>
    <w:tmpl w:val="135CFF4A"/>
    <w:lvl w:ilvl="0" w:tplc="9A0C52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8FE0897"/>
    <w:multiLevelType w:val="hybridMultilevel"/>
    <w:tmpl w:val="3C3081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270FF"/>
    <w:multiLevelType w:val="hybridMultilevel"/>
    <w:tmpl w:val="9266DA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13D70"/>
    <w:multiLevelType w:val="hybridMultilevel"/>
    <w:tmpl w:val="ADAC5128"/>
    <w:lvl w:ilvl="0" w:tplc="9E7EB3F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D2840"/>
    <w:multiLevelType w:val="hybridMultilevel"/>
    <w:tmpl w:val="35DCADF2"/>
    <w:lvl w:ilvl="0" w:tplc="F65E26D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8228F6"/>
    <w:multiLevelType w:val="hybridMultilevel"/>
    <w:tmpl w:val="D9507B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13157"/>
    <w:multiLevelType w:val="hybridMultilevel"/>
    <w:tmpl w:val="8780AB2E"/>
    <w:lvl w:ilvl="0" w:tplc="E7D46546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83B92"/>
    <w:multiLevelType w:val="hybridMultilevel"/>
    <w:tmpl w:val="890652E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6F15894"/>
    <w:multiLevelType w:val="hybridMultilevel"/>
    <w:tmpl w:val="797864B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D0A68"/>
    <w:multiLevelType w:val="hybridMultilevel"/>
    <w:tmpl w:val="C2C203DC"/>
    <w:lvl w:ilvl="0" w:tplc="A91E6D98">
      <w:start w:val="1"/>
      <w:numFmt w:val="upp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5"/>
  </w:num>
  <w:num w:numId="5">
    <w:abstractNumId w:val="12"/>
  </w:num>
  <w:num w:numId="6">
    <w:abstractNumId w:val="21"/>
  </w:num>
  <w:num w:numId="7">
    <w:abstractNumId w:val="11"/>
  </w:num>
  <w:num w:numId="8">
    <w:abstractNumId w:val="16"/>
  </w:num>
  <w:num w:numId="9">
    <w:abstractNumId w:val="4"/>
  </w:num>
  <w:num w:numId="10">
    <w:abstractNumId w:val="8"/>
  </w:num>
  <w:num w:numId="11">
    <w:abstractNumId w:val="22"/>
  </w:num>
  <w:num w:numId="12">
    <w:abstractNumId w:val="17"/>
  </w:num>
  <w:num w:numId="13">
    <w:abstractNumId w:val="5"/>
  </w:num>
  <w:num w:numId="14">
    <w:abstractNumId w:val="19"/>
  </w:num>
  <w:num w:numId="15">
    <w:abstractNumId w:val="8"/>
  </w:num>
  <w:num w:numId="16">
    <w:abstractNumId w:val="8"/>
  </w:num>
  <w:num w:numId="17">
    <w:abstractNumId w:val="23"/>
  </w:num>
  <w:num w:numId="18">
    <w:abstractNumId w:val="6"/>
  </w:num>
  <w:num w:numId="19">
    <w:abstractNumId w:val="20"/>
  </w:num>
  <w:num w:numId="20">
    <w:abstractNumId w:val="18"/>
  </w:num>
  <w:num w:numId="21">
    <w:abstractNumId w:val="13"/>
  </w:num>
  <w:num w:numId="22">
    <w:abstractNumId w:val="3"/>
  </w:num>
  <w:num w:numId="23">
    <w:abstractNumId w:val="3"/>
  </w:num>
  <w:num w:numId="24">
    <w:abstractNumId w:val="14"/>
  </w:num>
  <w:num w:numId="25">
    <w:abstractNumId w:val="1"/>
    <w:lvlOverride w:ilvl="0">
      <w:startOverride w:val="1"/>
    </w:lvlOverride>
  </w:num>
  <w:num w:numId="26">
    <w:abstractNumId w:val="9"/>
  </w:num>
  <w:num w:numId="27">
    <w:abstractNumId w:val="10"/>
  </w:num>
  <w:num w:numId="28">
    <w:abstractNumId w:val="1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5A04"/>
    <w:rsid w:val="00024311"/>
    <w:rsid w:val="000278BB"/>
    <w:rsid w:val="00035ED2"/>
    <w:rsid w:val="00036500"/>
    <w:rsid w:val="00041F24"/>
    <w:rsid w:val="00043D4F"/>
    <w:rsid w:val="00050191"/>
    <w:rsid w:val="00050A55"/>
    <w:rsid w:val="00052F93"/>
    <w:rsid w:val="00063018"/>
    <w:rsid w:val="00063751"/>
    <w:rsid w:val="00067F94"/>
    <w:rsid w:val="00086183"/>
    <w:rsid w:val="00093270"/>
    <w:rsid w:val="000A14FD"/>
    <w:rsid w:val="000A2E05"/>
    <w:rsid w:val="000B276C"/>
    <w:rsid w:val="000D59C4"/>
    <w:rsid w:val="000E0020"/>
    <w:rsid w:val="00103391"/>
    <w:rsid w:val="001114C0"/>
    <w:rsid w:val="001136F9"/>
    <w:rsid w:val="0011458D"/>
    <w:rsid w:val="00130004"/>
    <w:rsid w:val="00131BCD"/>
    <w:rsid w:val="00134DCA"/>
    <w:rsid w:val="00136B42"/>
    <w:rsid w:val="00144D1D"/>
    <w:rsid w:val="00156924"/>
    <w:rsid w:val="00165DD4"/>
    <w:rsid w:val="00166B56"/>
    <w:rsid w:val="0016796D"/>
    <w:rsid w:val="00174505"/>
    <w:rsid w:val="001A5303"/>
    <w:rsid w:val="001B1BE2"/>
    <w:rsid w:val="001B5BA7"/>
    <w:rsid w:val="001C40C0"/>
    <w:rsid w:val="001C483C"/>
    <w:rsid w:val="001C50F2"/>
    <w:rsid w:val="001C6CBA"/>
    <w:rsid w:val="001C733C"/>
    <w:rsid w:val="001D060C"/>
    <w:rsid w:val="001D6772"/>
    <w:rsid w:val="001D6AD8"/>
    <w:rsid w:val="001E292B"/>
    <w:rsid w:val="001E416F"/>
    <w:rsid w:val="001E5AD1"/>
    <w:rsid w:val="001E6441"/>
    <w:rsid w:val="001E6743"/>
    <w:rsid w:val="002103E3"/>
    <w:rsid w:val="0021313D"/>
    <w:rsid w:val="0021527A"/>
    <w:rsid w:val="0021797C"/>
    <w:rsid w:val="00225A1A"/>
    <w:rsid w:val="002347D7"/>
    <w:rsid w:val="002546F8"/>
    <w:rsid w:val="00262CBC"/>
    <w:rsid w:val="00265BE7"/>
    <w:rsid w:val="00271494"/>
    <w:rsid w:val="00275DE0"/>
    <w:rsid w:val="00282ACD"/>
    <w:rsid w:val="00285C2F"/>
    <w:rsid w:val="002904AF"/>
    <w:rsid w:val="0029236C"/>
    <w:rsid w:val="002945D6"/>
    <w:rsid w:val="00295437"/>
    <w:rsid w:val="002A7D28"/>
    <w:rsid w:val="002B0B6C"/>
    <w:rsid w:val="002B25A4"/>
    <w:rsid w:val="002B3135"/>
    <w:rsid w:val="002B5D95"/>
    <w:rsid w:val="002C1A05"/>
    <w:rsid w:val="002C2CA3"/>
    <w:rsid w:val="002C3430"/>
    <w:rsid w:val="002C4B3E"/>
    <w:rsid w:val="002C79D6"/>
    <w:rsid w:val="002D123C"/>
    <w:rsid w:val="002D69A5"/>
    <w:rsid w:val="002E56C1"/>
    <w:rsid w:val="002E59E3"/>
    <w:rsid w:val="002F2146"/>
    <w:rsid w:val="002F3942"/>
    <w:rsid w:val="002F6366"/>
    <w:rsid w:val="00310D11"/>
    <w:rsid w:val="003128B6"/>
    <w:rsid w:val="00332B12"/>
    <w:rsid w:val="00334ADF"/>
    <w:rsid w:val="00345470"/>
    <w:rsid w:val="00354C04"/>
    <w:rsid w:val="0037073E"/>
    <w:rsid w:val="00374C29"/>
    <w:rsid w:val="00375FB1"/>
    <w:rsid w:val="00385E76"/>
    <w:rsid w:val="00387974"/>
    <w:rsid w:val="003965BA"/>
    <w:rsid w:val="003A2F72"/>
    <w:rsid w:val="003A70DA"/>
    <w:rsid w:val="003A7270"/>
    <w:rsid w:val="003B4631"/>
    <w:rsid w:val="003C1CD0"/>
    <w:rsid w:val="003C7E91"/>
    <w:rsid w:val="003D5ADD"/>
    <w:rsid w:val="003F1FDB"/>
    <w:rsid w:val="00433077"/>
    <w:rsid w:val="004338EE"/>
    <w:rsid w:val="0043706E"/>
    <w:rsid w:val="0044597F"/>
    <w:rsid w:val="0045393A"/>
    <w:rsid w:val="00462A06"/>
    <w:rsid w:val="00463D46"/>
    <w:rsid w:val="00465132"/>
    <w:rsid w:val="00467730"/>
    <w:rsid w:val="0047141A"/>
    <w:rsid w:val="004752DE"/>
    <w:rsid w:val="00486AA9"/>
    <w:rsid w:val="00490835"/>
    <w:rsid w:val="004927DD"/>
    <w:rsid w:val="00494782"/>
    <w:rsid w:val="004A52D6"/>
    <w:rsid w:val="004A7169"/>
    <w:rsid w:val="004B0335"/>
    <w:rsid w:val="004B1DB9"/>
    <w:rsid w:val="004C1868"/>
    <w:rsid w:val="004C3A89"/>
    <w:rsid w:val="004C5755"/>
    <w:rsid w:val="004C57F8"/>
    <w:rsid w:val="004C6173"/>
    <w:rsid w:val="004C67B6"/>
    <w:rsid w:val="004C7B2B"/>
    <w:rsid w:val="004D4A11"/>
    <w:rsid w:val="004E75A6"/>
    <w:rsid w:val="004F3124"/>
    <w:rsid w:val="004F531C"/>
    <w:rsid w:val="0050119B"/>
    <w:rsid w:val="00514DAF"/>
    <w:rsid w:val="00523A73"/>
    <w:rsid w:val="00523C55"/>
    <w:rsid w:val="005260CC"/>
    <w:rsid w:val="00532EC7"/>
    <w:rsid w:val="0053494F"/>
    <w:rsid w:val="00541CA3"/>
    <w:rsid w:val="0054353F"/>
    <w:rsid w:val="0055253F"/>
    <w:rsid w:val="005546A9"/>
    <w:rsid w:val="00554740"/>
    <w:rsid w:val="00556357"/>
    <w:rsid w:val="00567BB7"/>
    <w:rsid w:val="00570C74"/>
    <w:rsid w:val="005824AE"/>
    <w:rsid w:val="005846FB"/>
    <w:rsid w:val="00590168"/>
    <w:rsid w:val="005A05C1"/>
    <w:rsid w:val="005A4A3B"/>
    <w:rsid w:val="005A4CB5"/>
    <w:rsid w:val="005B2316"/>
    <w:rsid w:val="005B61FB"/>
    <w:rsid w:val="005C0360"/>
    <w:rsid w:val="005C7F4F"/>
    <w:rsid w:val="005E290A"/>
    <w:rsid w:val="005E788C"/>
    <w:rsid w:val="005F0DCE"/>
    <w:rsid w:val="00600924"/>
    <w:rsid w:val="00605BDB"/>
    <w:rsid w:val="0061068C"/>
    <w:rsid w:val="00612150"/>
    <w:rsid w:val="00630D08"/>
    <w:rsid w:val="006419E7"/>
    <w:rsid w:val="00643E87"/>
    <w:rsid w:val="0064560F"/>
    <w:rsid w:val="00660727"/>
    <w:rsid w:val="00662A86"/>
    <w:rsid w:val="00676238"/>
    <w:rsid w:val="0069095F"/>
    <w:rsid w:val="00690D4E"/>
    <w:rsid w:val="0069694A"/>
    <w:rsid w:val="006A0183"/>
    <w:rsid w:val="006A0686"/>
    <w:rsid w:val="006A37B0"/>
    <w:rsid w:val="006A386C"/>
    <w:rsid w:val="006B5057"/>
    <w:rsid w:val="006B598A"/>
    <w:rsid w:val="006B7AC9"/>
    <w:rsid w:val="006C4338"/>
    <w:rsid w:val="006C55D9"/>
    <w:rsid w:val="006D6FBB"/>
    <w:rsid w:val="006F39B2"/>
    <w:rsid w:val="006F3DF9"/>
    <w:rsid w:val="00700652"/>
    <w:rsid w:val="00702E38"/>
    <w:rsid w:val="00705A12"/>
    <w:rsid w:val="007060E5"/>
    <w:rsid w:val="00710FD6"/>
    <w:rsid w:val="0071437C"/>
    <w:rsid w:val="00717537"/>
    <w:rsid w:val="007251ED"/>
    <w:rsid w:val="00726518"/>
    <w:rsid w:val="00730A78"/>
    <w:rsid w:val="007353B6"/>
    <w:rsid w:val="00740B3E"/>
    <w:rsid w:val="0074312D"/>
    <w:rsid w:val="007447E8"/>
    <w:rsid w:val="00744A7E"/>
    <w:rsid w:val="00754856"/>
    <w:rsid w:val="007566B9"/>
    <w:rsid w:val="00757151"/>
    <w:rsid w:val="007615F9"/>
    <w:rsid w:val="0076752C"/>
    <w:rsid w:val="0077392A"/>
    <w:rsid w:val="00775ABA"/>
    <w:rsid w:val="00777F57"/>
    <w:rsid w:val="007834BC"/>
    <w:rsid w:val="007909E0"/>
    <w:rsid w:val="00792621"/>
    <w:rsid w:val="0079421D"/>
    <w:rsid w:val="00795E64"/>
    <w:rsid w:val="0079785C"/>
    <w:rsid w:val="007A13C3"/>
    <w:rsid w:val="007A2977"/>
    <w:rsid w:val="007A2B2D"/>
    <w:rsid w:val="007A7427"/>
    <w:rsid w:val="007B1FA4"/>
    <w:rsid w:val="007B7A6A"/>
    <w:rsid w:val="007C103D"/>
    <w:rsid w:val="007C3401"/>
    <w:rsid w:val="007C6D87"/>
    <w:rsid w:val="007D1793"/>
    <w:rsid w:val="007D4001"/>
    <w:rsid w:val="007D7A65"/>
    <w:rsid w:val="007F3EE2"/>
    <w:rsid w:val="007F44B2"/>
    <w:rsid w:val="007F5DE7"/>
    <w:rsid w:val="007F68A6"/>
    <w:rsid w:val="00812C4F"/>
    <w:rsid w:val="00813614"/>
    <w:rsid w:val="008204D7"/>
    <w:rsid w:val="00821D74"/>
    <w:rsid w:val="008239C2"/>
    <w:rsid w:val="00824B2B"/>
    <w:rsid w:val="0083205E"/>
    <w:rsid w:val="00840934"/>
    <w:rsid w:val="00844DAA"/>
    <w:rsid w:val="008450C7"/>
    <w:rsid w:val="00845B26"/>
    <w:rsid w:val="00846F52"/>
    <w:rsid w:val="00864DB4"/>
    <w:rsid w:val="00871A78"/>
    <w:rsid w:val="00873BB5"/>
    <w:rsid w:val="00876A73"/>
    <w:rsid w:val="00876B0A"/>
    <w:rsid w:val="00877167"/>
    <w:rsid w:val="008840B5"/>
    <w:rsid w:val="00887FE0"/>
    <w:rsid w:val="008909D9"/>
    <w:rsid w:val="008B2A38"/>
    <w:rsid w:val="008C2320"/>
    <w:rsid w:val="008C2345"/>
    <w:rsid w:val="008E0917"/>
    <w:rsid w:val="008E7945"/>
    <w:rsid w:val="008F28AF"/>
    <w:rsid w:val="00900621"/>
    <w:rsid w:val="00905778"/>
    <w:rsid w:val="00923FF4"/>
    <w:rsid w:val="00930A5C"/>
    <w:rsid w:val="00934503"/>
    <w:rsid w:val="00937D87"/>
    <w:rsid w:val="00940922"/>
    <w:rsid w:val="00960F8E"/>
    <w:rsid w:val="00963B51"/>
    <w:rsid w:val="00972598"/>
    <w:rsid w:val="009775DA"/>
    <w:rsid w:val="00983FF3"/>
    <w:rsid w:val="0098596C"/>
    <w:rsid w:val="00990A0A"/>
    <w:rsid w:val="00997869"/>
    <w:rsid w:val="009A7AF2"/>
    <w:rsid w:val="009B0B88"/>
    <w:rsid w:val="009B10E1"/>
    <w:rsid w:val="009B1CD0"/>
    <w:rsid w:val="009B45B9"/>
    <w:rsid w:val="009B47AC"/>
    <w:rsid w:val="009B5B97"/>
    <w:rsid w:val="009C4738"/>
    <w:rsid w:val="009C6369"/>
    <w:rsid w:val="009D3062"/>
    <w:rsid w:val="009D318F"/>
    <w:rsid w:val="009D56EE"/>
    <w:rsid w:val="009D661E"/>
    <w:rsid w:val="009F202E"/>
    <w:rsid w:val="009F573D"/>
    <w:rsid w:val="00A001F7"/>
    <w:rsid w:val="00A31311"/>
    <w:rsid w:val="00A34D04"/>
    <w:rsid w:val="00A42F21"/>
    <w:rsid w:val="00A527C9"/>
    <w:rsid w:val="00A54FB9"/>
    <w:rsid w:val="00A60498"/>
    <w:rsid w:val="00A63B1B"/>
    <w:rsid w:val="00A65A7F"/>
    <w:rsid w:val="00A7077D"/>
    <w:rsid w:val="00A7424B"/>
    <w:rsid w:val="00A87F30"/>
    <w:rsid w:val="00AA76C6"/>
    <w:rsid w:val="00AB3B1C"/>
    <w:rsid w:val="00AC4960"/>
    <w:rsid w:val="00AD090F"/>
    <w:rsid w:val="00AD5919"/>
    <w:rsid w:val="00AE1995"/>
    <w:rsid w:val="00AE4B5E"/>
    <w:rsid w:val="00AE7831"/>
    <w:rsid w:val="00AF393B"/>
    <w:rsid w:val="00B02608"/>
    <w:rsid w:val="00B0289C"/>
    <w:rsid w:val="00B054DA"/>
    <w:rsid w:val="00B132C5"/>
    <w:rsid w:val="00B15522"/>
    <w:rsid w:val="00B1758B"/>
    <w:rsid w:val="00B37C80"/>
    <w:rsid w:val="00B502BA"/>
    <w:rsid w:val="00B52BBB"/>
    <w:rsid w:val="00B573E9"/>
    <w:rsid w:val="00B66C95"/>
    <w:rsid w:val="00B71AEE"/>
    <w:rsid w:val="00B73AF2"/>
    <w:rsid w:val="00B7484C"/>
    <w:rsid w:val="00B8099B"/>
    <w:rsid w:val="00B87564"/>
    <w:rsid w:val="00B9172E"/>
    <w:rsid w:val="00B94AB7"/>
    <w:rsid w:val="00BA44E5"/>
    <w:rsid w:val="00BC0C82"/>
    <w:rsid w:val="00BD767E"/>
    <w:rsid w:val="00BE6078"/>
    <w:rsid w:val="00BF1659"/>
    <w:rsid w:val="00BF2742"/>
    <w:rsid w:val="00BF4E88"/>
    <w:rsid w:val="00C03156"/>
    <w:rsid w:val="00C12C83"/>
    <w:rsid w:val="00C14014"/>
    <w:rsid w:val="00C16F40"/>
    <w:rsid w:val="00C23457"/>
    <w:rsid w:val="00C250CE"/>
    <w:rsid w:val="00C3647C"/>
    <w:rsid w:val="00C41CB0"/>
    <w:rsid w:val="00C44D26"/>
    <w:rsid w:val="00C55F91"/>
    <w:rsid w:val="00C630AD"/>
    <w:rsid w:val="00C70F50"/>
    <w:rsid w:val="00C716BD"/>
    <w:rsid w:val="00C73473"/>
    <w:rsid w:val="00C83930"/>
    <w:rsid w:val="00C84ECE"/>
    <w:rsid w:val="00C91060"/>
    <w:rsid w:val="00C911FE"/>
    <w:rsid w:val="00CA051E"/>
    <w:rsid w:val="00CA44B7"/>
    <w:rsid w:val="00CA6CD6"/>
    <w:rsid w:val="00CA6EA5"/>
    <w:rsid w:val="00CA7B84"/>
    <w:rsid w:val="00CC1100"/>
    <w:rsid w:val="00CD185D"/>
    <w:rsid w:val="00CD227E"/>
    <w:rsid w:val="00CD46CC"/>
    <w:rsid w:val="00CD4E45"/>
    <w:rsid w:val="00CE010C"/>
    <w:rsid w:val="00CE57DB"/>
    <w:rsid w:val="00CE67FD"/>
    <w:rsid w:val="00CF281B"/>
    <w:rsid w:val="00CF5033"/>
    <w:rsid w:val="00D05627"/>
    <w:rsid w:val="00D0564E"/>
    <w:rsid w:val="00D05D1E"/>
    <w:rsid w:val="00D0754A"/>
    <w:rsid w:val="00D14464"/>
    <w:rsid w:val="00D21507"/>
    <w:rsid w:val="00D2225C"/>
    <w:rsid w:val="00D23672"/>
    <w:rsid w:val="00D26AD2"/>
    <w:rsid w:val="00D337D7"/>
    <w:rsid w:val="00D412FD"/>
    <w:rsid w:val="00D4581F"/>
    <w:rsid w:val="00D46BC7"/>
    <w:rsid w:val="00D56EC2"/>
    <w:rsid w:val="00D650CC"/>
    <w:rsid w:val="00D65C2C"/>
    <w:rsid w:val="00D70D7F"/>
    <w:rsid w:val="00D876FA"/>
    <w:rsid w:val="00D90A00"/>
    <w:rsid w:val="00DA2F75"/>
    <w:rsid w:val="00DA3C14"/>
    <w:rsid w:val="00DA3DC6"/>
    <w:rsid w:val="00DC1B27"/>
    <w:rsid w:val="00DC683E"/>
    <w:rsid w:val="00DD13EB"/>
    <w:rsid w:val="00E00732"/>
    <w:rsid w:val="00E16A00"/>
    <w:rsid w:val="00E20DB0"/>
    <w:rsid w:val="00E235A3"/>
    <w:rsid w:val="00E2491C"/>
    <w:rsid w:val="00E31F3C"/>
    <w:rsid w:val="00E41A84"/>
    <w:rsid w:val="00E47798"/>
    <w:rsid w:val="00E55C4B"/>
    <w:rsid w:val="00E6407A"/>
    <w:rsid w:val="00E64CE5"/>
    <w:rsid w:val="00E6574D"/>
    <w:rsid w:val="00E70E50"/>
    <w:rsid w:val="00E74C76"/>
    <w:rsid w:val="00E762B3"/>
    <w:rsid w:val="00E8561D"/>
    <w:rsid w:val="00E91FB5"/>
    <w:rsid w:val="00E93301"/>
    <w:rsid w:val="00E96FF6"/>
    <w:rsid w:val="00EA5F02"/>
    <w:rsid w:val="00EB0DE2"/>
    <w:rsid w:val="00EB3107"/>
    <w:rsid w:val="00EE003E"/>
    <w:rsid w:val="00EE5120"/>
    <w:rsid w:val="00EE5D27"/>
    <w:rsid w:val="00EE5E0A"/>
    <w:rsid w:val="00F12735"/>
    <w:rsid w:val="00F12EBB"/>
    <w:rsid w:val="00F351AF"/>
    <w:rsid w:val="00F44CAF"/>
    <w:rsid w:val="00F52F8D"/>
    <w:rsid w:val="00F543B9"/>
    <w:rsid w:val="00F91422"/>
    <w:rsid w:val="00F91BE8"/>
    <w:rsid w:val="00F92811"/>
    <w:rsid w:val="00FA7682"/>
    <w:rsid w:val="00FC0D82"/>
    <w:rsid w:val="00FC1389"/>
    <w:rsid w:val="00FC6735"/>
    <w:rsid w:val="00FD1A2A"/>
    <w:rsid w:val="00FD589A"/>
    <w:rsid w:val="00FE225F"/>
    <w:rsid w:val="00FE48C9"/>
    <w:rsid w:val="00FE4FD4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66906993"/>
  <w15:chartTrackingRefBased/>
  <w15:docId w15:val="{E147F0B0-6A7C-43E5-911B-08AA82BC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autoRedefine/>
    <w:qFormat/>
    <w:rsid w:val="005B61FB"/>
    <w:pPr>
      <w:keepNext/>
      <w:numPr>
        <w:numId w:val="18"/>
      </w:numPr>
      <w:ind w:right="-144"/>
      <w:outlineLvl w:val="0"/>
    </w:pPr>
    <w:rPr>
      <w:rFonts w:ascii="Calibri" w:hAnsi="Calibri" w:cs="Calibri"/>
      <w:b/>
      <w:bCs/>
      <w:caps/>
      <w:color w:val="2E74B5"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qFormat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uiPriority w:val="99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877167"/>
    <w:rPr>
      <w:color w:val="954F72"/>
      <w:u w:val="single"/>
    </w:rPr>
  </w:style>
  <w:style w:type="paragraph" w:styleId="Paragraphedeliste">
    <w:name w:val="List Paragraph"/>
    <w:basedOn w:val="Normal"/>
    <w:uiPriority w:val="34"/>
    <w:qFormat/>
    <w:rsid w:val="009B47AC"/>
    <w:pPr>
      <w:ind w:left="708"/>
    </w:pPr>
  </w:style>
  <w:style w:type="paragraph" w:customStyle="1" w:styleId="paragraph">
    <w:name w:val="paragraph"/>
    <w:basedOn w:val="Normal"/>
    <w:rsid w:val="00AA76C6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rsid w:val="00AA76C6"/>
  </w:style>
  <w:style w:type="character" w:customStyle="1" w:styleId="eop">
    <w:name w:val="eop"/>
    <w:rsid w:val="00AA76C6"/>
  </w:style>
  <w:style w:type="paragraph" w:styleId="Rvision">
    <w:name w:val="Revision"/>
    <w:hidden/>
    <w:uiPriority w:val="99"/>
    <w:semiHidden/>
    <w:rsid w:val="001B5BA7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B5A2656621F46B4EB6532FEC783BE" ma:contentTypeVersion="16" ma:contentTypeDescription="Crée un document." ma:contentTypeScope="" ma:versionID="354e8e7faff1a4ce32ea8811b087e409">
  <xsd:schema xmlns:xsd="http://www.w3.org/2001/XMLSchema" xmlns:xs="http://www.w3.org/2001/XMLSchema" xmlns:p="http://schemas.microsoft.com/office/2006/metadata/properties" xmlns:ns2="d3e720c7-af0a-45c9-a8de-de5b08e92764" xmlns:ns3="c9aa0498-5b1a-48bc-9186-98c41b81ccc7" targetNamespace="http://schemas.microsoft.com/office/2006/metadata/properties" ma:root="true" ma:fieldsID="131b5cc1c624f28be6294c30e7e3450e" ns2:_="" ns3:_="">
    <xsd:import namespace="d3e720c7-af0a-45c9-a8de-de5b08e92764"/>
    <xsd:import namespace="c9aa0498-5b1a-48bc-9186-98c41b81c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720c7-af0a-45c9-a8de-de5b08e92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fc5fc0c5-19d4-497d-8b8d-5ed1649d5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0498-5b1a-48bc-9186-98c41b81cc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63d159d-28ab-4e82-be13-152a8f3377b9}" ma:internalName="TaxCatchAll" ma:showField="CatchAllData" ma:web="c9aa0498-5b1a-48bc-9186-98c41b81cc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a0498-5b1a-48bc-9186-98c41b81ccc7" xsi:nil="true"/>
    <lcf76f155ced4ddcb4097134ff3c332f xmlns="d3e720c7-af0a-45c9-a8de-de5b08e9276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D7542-7976-4771-BEDD-E1B0B17A3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629C85-7DC8-4E39-B2DB-D550DE762C82}"/>
</file>

<file path=customXml/itemProps3.xml><?xml version="1.0" encoding="utf-8"?>
<ds:datastoreItem xmlns:ds="http://schemas.openxmlformats.org/officeDocument/2006/customXml" ds:itemID="{A0F1A580-E433-4DEA-A2CD-E5746CD41AF3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3e720c7-af0a-45c9-a8de-de5b08e92764"/>
    <ds:schemaRef ds:uri="http://schemas.microsoft.com/office/2006/metadata/properties"/>
    <ds:schemaRef ds:uri="http://www.w3.org/XML/1998/namespace"/>
    <ds:schemaRef ds:uri="c9aa0498-5b1a-48bc-9186-98c41b81ccc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E95875F-F17B-4A69-9CB6-27DDD08B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5</TotalTime>
  <Pages>5</Pages>
  <Words>971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6302</CharactersWithSpaces>
  <SharedDoc>false</SharedDoc>
  <HLinks>
    <vt:vector size="6" baseType="variant">
      <vt:variant>
        <vt:i4>3014744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Gladys PRIETO ANDRADES</cp:lastModifiedBy>
  <cp:revision>7</cp:revision>
  <cp:lastPrinted>2020-03-04T09:03:00Z</cp:lastPrinted>
  <dcterms:created xsi:type="dcterms:W3CDTF">2025-04-15T09:46:00Z</dcterms:created>
  <dcterms:modified xsi:type="dcterms:W3CDTF">2026-03-25T13:50:00Z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UniHAPieceMarcheType">
    <vt:lpwstr>DCE</vt:lpwstr>
  </property>
  <property fmtid="{D5CDD505-2E9C-101B-9397-08002B2CF9AE}" pid="5" name="UniHAOrigine">
    <vt:lpwstr>UniHA</vt:lpwstr>
  </property>
  <property fmtid="{D5CDD505-2E9C-101B-9397-08002B2CF9AE}" pid="6" name="UniHAPieceJustificative">
    <vt:lpwstr>0</vt:lpwstr>
  </property>
  <property fmtid="{D5CDD505-2E9C-101B-9397-08002B2CF9AE}" pid="7" name="ContentTypeId">
    <vt:lpwstr>0x010100C42B5A2656621F46B4EB6532FEC783BE</vt:lpwstr>
  </property>
  <property fmtid="{D5CDD505-2E9C-101B-9397-08002B2CF9AE}" pid="8" name="MediaServiceImageTags">
    <vt:lpwstr/>
  </property>
</Properties>
</file>